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E733" w14:textId="77777777" w:rsidR="00625E15" w:rsidRPr="0061706E" w:rsidRDefault="00625E15" w:rsidP="00625E15">
      <w:pPr>
        <w:spacing w:after="360"/>
        <w:rPr>
          <w:color w:val="000000" w:themeColor="text1"/>
          <w:sz w:val="48"/>
          <w:szCs w:val="48"/>
          <w:lang w:eastAsia="da-DK"/>
        </w:rPr>
      </w:pPr>
      <w:bookmarkStart w:id="0" w:name="_Hlk208832860"/>
    </w:p>
    <w:p w14:paraId="5871926D" w14:textId="77777777" w:rsidR="00625E15" w:rsidRPr="0061706E" w:rsidRDefault="00625E15" w:rsidP="00625E15">
      <w:pPr>
        <w:spacing w:after="360"/>
        <w:rPr>
          <w:color w:val="000000" w:themeColor="text1"/>
          <w:sz w:val="48"/>
          <w:szCs w:val="48"/>
          <w:lang w:eastAsia="da-DK"/>
        </w:rPr>
      </w:pPr>
    </w:p>
    <w:p w14:paraId="180B4607" w14:textId="77777777" w:rsidR="00625E15" w:rsidRDefault="00625E15" w:rsidP="00625E15">
      <w:pPr>
        <w:spacing w:after="360"/>
        <w:rPr>
          <w:color w:val="000000" w:themeColor="text1"/>
          <w:sz w:val="48"/>
          <w:szCs w:val="48"/>
          <w:lang w:eastAsia="da-DK"/>
        </w:rPr>
      </w:pPr>
    </w:p>
    <w:p w14:paraId="038A39A3" w14:textId="77777777" w:rsidR="00625E15" w:rsidRDefault="00625E15" w:rsidP="00625E15">
      <w:pPr>
        <w:spacing w:after="360"/>
        <w:rPr>
          <w:color w:val="000000" w:themeColor="text1"/>
          <w:sz w:val="48"/>
          <w:szCs w:val="48"/>
          <w:lang w:eastAsia="da-DK"/>
        </w:rPr>
      </w:pPr>
    </w:p>
    <w:p w14:paraId="68D1D371" w14:textId="619DE32B" w:rsidR="00625E15" w:rsidRDefault="00B64D71" w:rsidP="00625E15">
      <w:pPr>
        <w:spacing w:after="360"/>
        <w:rPr>
          <w:color w:val="000000" w:themeColor="text1"/>
          <w:sz w:val="48"/>
          <w:szCs w:val="48"/>
          <w:lang w:eastAsia="da-DK"/>
        </w:rPr>
      </w:pPr>
      <w:r w:rsidRPr="0027699B">
        <w:rPr>
          <w:noProof/>
          <w:color w:val="000000"/>
          <w:lang w:val="en-US"/>
        </w:rPr>
        <mc:AlternateContent>
          <mc:Choice Requires="wps">
            <w:drawing>
              <wp:anchor distT="0" distB="0" distL="114300" distR="114300" simplePos="0" relativeHeight="251660288" behindDoc="1" locked="0" layoutInCell="1" allowOverlap="1" wp14:anchorId="7AD63DFD" wp14:editId="55E53DD2">
                <wp:simplePos x="0" y="0"/>
                <wp:positionH relativeFrom="page">
                  <wp:posOffset>-11430</wp:posOffset>
                </wp:positionH>
                <wp:positionV relativeFrom="page">
                  <wp:posOffset>4461461</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55DF8A5D" w14:textId="77777777" w:rsidR="00625E15" w:rsidRPr="00CC1453" w:rsidRDefault="00625E15" w:rsidP="00625E15">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D63DFD" id="_x0000_t202" coordsize="21600,21600" o:spt="202" path="m,l,21600r21600,l21600,xe">
                <v:stroke joinstyle="miter"/>
                <v:path gradientshapeok="t" o:connecttype="rect"/>
              </v:shapetype>
              <v:shape id="Tekstfelt 2" o:spid="_x0000_s1026" type="#_x0000_t202" style="position:absolute;margin-left:-.9pt;margin-top:351.3pt;width:596.7pt;height:27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" fillcolor="#99afd4" stroked="f">
                <v:textbox inset="15mm,60mm,0,0">
                  <w:txbxContent>
                    <w:p w14:paraId="55DF8A5D" w14:textId="77777777" w:rsidR="00625E15" w:rsidRPr="00CC1453" w:rsidRDefault="00625E15" w:rsidP="00625E15">
                      <w:pPr>
                        <w:pStyle w:val="ReportSubtitle"/>
                        <w:rPr>
                          <w:szCs w:val="48"/>
                        </w:rPr>
                      </w:pPr>
                    </w:p>
                  </w:txbxContent>
                </v:textbox>
                <w10:wrap anchorx="page" anchory="page"/>
              </v:shape>
            </w:pict>
          </mc:Fallback>
        </mc:AlternateContent>
      </w:r>
    </w:p>
    <w:p w14:paraId="54A97CDA" w14:textId="77777777" w:rsidR="00625E15" w:rsidRDefault="00625E15" w:rsidP="00625E15">
      <w:pPr>
        <w:spacing w:after="360"/>
        <w:rPr>
          <w:color w:val="000000" w:themeColor="text1"/>
          <w:sz w:val="48"/>
          <w:szCs w:val="48"/>
          <w:lang w:eastAsia="da-DK"/>
        </w:rPr>
      </w:pPr>
    </w:p>
    <w:p w14:paraId="05279921" w14:textId="77777777" w:rsidR="00625E15" w:rsidRPr="0061706E" w:rsidRDefault="00625E15" w:rsidP="00625E15">
      <w:pPr>
        <w:spacing w:after="360"/>
        <w:rPr>
          <w:color w:val="000000" w:themeColor="text1"/>
          <w:sz w:val="48"/>
          <w:szCs w:val="48"/>
          <w:lang w:eastAsia="da-DK"/>
        </w:rPr>
      </w:pPr>
      <w:r w:rsidRPr="0061706E">
        <w:rPr>
          <w:color w:val="000000" w:themeColor="text1"/>
          <w:sz w:val="48"/>
          <w:szCs w:val="48"/>
          <w:lang w:eastAsia="da-DK"/>
        </w:rPr>
        <w:t>Lokaltog A/S</w:t>
      </w:r>
      <w:r w:rsidRPr="0061706E">
        <w:rPr>
          <w:noProof/>
          <w:color w:val="FFFFFF"/>
          <w:sz w:val="48"/>
          <w:szCs w:val="48"/>
          <w:u w:val="single"/>
          <w:lang w:eastAsia="da-DK"/>
        </w:rPr>
        <w:t xml:space="preserve"> </w:t>
      </w:r>
    </w:p>
    <w:p w14:paraId="5B2A49F9" w14:textId="0CDEB23C" w:rsidR="00625E15" w:rsidRPr="0061706E" w:rsidRDefault="00625E15" w:rsidP="00625E15">
      <w:pPr>
        <w:spacing w:after="360"/>
        <w:ind w:right="-285"/>
        <w:rPr>
          <w:color w:val="000000" w:themeColor="text1"/>
          <w:sz w:val="48"/>
          <w:szCs w:val="48"/>
          <w:lang w:eastAsia="da-DK"/>
        </w:rPr>
      </w:pPr>
      <w:r>
        <w:rPr>
          <w:color w:val="000000" w:themeColor="text1"/>
          <w:sz w:val="48"/>
          <w:szCs w:val="48"/>
          <w:lang w:eastAsia="da-DK"/>
        </w:rPr>
        <w:t>Gravetilladelse</w:t>
      </w:r>
    </w:p>
    <w:p w14:paraId="0064BE23" w14:textId="127B87B1" w:rsidR="00625E15" w:rsidRPr="0061706E" w:rsidRDefault="00625E15" w:rsidP="00227D1E">
      <w:pPr>
        <w:pStyle w:val="orangeoverskrift"/>
        <w:rPr>
          <w:bCs/>
          <w:i/>
        </w:rPr>
      </w:pPr>
      <w:bookmarkStart w:id="1" w:name="_Hlk130292009"/>
      <w:bookmarkStart w:id="2" w:name="_Hlk206061460"/>
      <w:r w:rsidRPr="0061706E">
        <w:rPr>
          <w:iCs/>
        </w:rPr>
        <w:t>Projektnavn:</w:t>
      </w:r>
      <w:r>
        <w:rPr>
          <w:i/>
        </w:rPr>
        <w:t xml:space="preserve">   </w:t>
      </w:r>
      <w:permStart w:id="1352161554" w:edGrp="everyone"/>
      <w:r w:rsidRPr="00227D1E">
        <w:rPr>
          <w:color w:val="ED7D31" w:themeColor="accent2"/>
        </w:rPr>
        <w:t xml:space="preserve">XXXX </w:t>
      </w:r>
      <w:proofErr w:type="spellStart"/>
      <w:r w:rsidRPr="00227D1E">
        <w:rPr>
          <w:color w:val="ED7D31" w:themeColor="accent2"/>
        </w:rPr>
        <w:t>XXXX</w:t>
      </w:r>
      <w:permEnd w:id="1352161554"/>
      <w:proofErr w:type="spellEnd"/>
    </w:p>
    <w:p w14:paraId="33DEEEAD" w14:textId="41B68790" w:rsidR="00625E15" w:rsidRPr="0061706E" w:rsidRDefault="00625E15" w:rsidP="00227D1E">
      <w:pPr>
        <w:pStyle w:val="orangeoverskrift"/>
      </w:pPr>
      <w:r w:rsidRPr="0061706E">
        <w:rPr>
          <w:iCs/>
        </w:rPr>
        <w:t>ATM nr.</w:t>
      </w:r>
      <w:r w:rsidR="00227D1E">
        <w:rPr>
          <w:iCs/>
        </w:rPr>
        <w:t xml:space="preserve">:         </w:t>
      </w:r>
      <w:permStart w:id="2062289749" w:edGrp="everyone"/>
      <w:r w:rsidRPr="00227D1E">
        <w:rPr>
          <w:color w:val="ED7D31" w:themeColor="accent2"/>
        </w:rPr>
        <w:t>XXX</w:t>
      </w:r>
      <w:permEnd w:id="2062289749"/>
    </w:p>
    <w:bookmarkEnd w:id="1"/>
    <w:p w14:paraId="0A7731E7" w14:textId="77777777" w:rsidR="00625E15" w:rsidRPr="0061706E" w:rsidRDefault="00625E15" w:rsidP="00227D1E">
      <w:pPr>
        <w:pStyle w:val="orangetekst"/>
      </w:pPr>
      <w:r w:rsidRPr="0061706E">
        <w:t>Versions nr.</w:t>
      </w:r>
      <w:r w:rsidRPr="0061706E">
        <w:tab/>
      </w:r>
      <w:r w:rsidRPr="0061706E">
        <w:tab/>
      </w:r>
      <w:permStart w:id="1084782137" w:edGrp="everyone"/>
      <w:r w:rsidRPr="00227D1E">
        <w:rPr>
          <w:color w:val="ED7D31" w:themeColor="accent2"/>
        </w:rPr>
        <w:t>1.0</w:t>
      </w:r>
      <w:permEnd w:id="1084782137"/>
    </w:p>
    <w:p w14:paraId="19C21E9F" w14:textId="56819760" w:rsidR="00625E15" w:rsidRPr="0061706E" w:rsidRDefault="00625E15" w:rsidP="00227D1E">
      <w:pPr>
        <w:pStyle w:val="orangetekst"/>
      </w:pPr>
      <w:r w:rsidRPr="0061706E">
        <w:t>Udarbejdet af:</w:t>
      </w:r>
      <w:r w:rsidRPr="0061706E">
        <w:tab/>
      </w:r>
      <w:r>
        <w:t xml:space="preserve">           </w:t>
      </w:r>
      <w:permStart w:id="1833509418" w:edGrp="everyone"/>
      <w:r w:rsidRPr="00227D1E">
        <w:rPr>
          <w:color w:val="ED7D31" w:themeColor="accent2"/>
        </w:rPr>
        <w:t>Navn, Virksomhed</w:t>
      </w:r>
      <w:permEnd w:id="1833509418"/>
    </w:p>
    <w:p w14:paraId="471D79FA" w14:textId="77777777" w:rsidR="00625E15" w:rsidRPr="0061706E" w:rsidRDefault="00625E15" w:rsidP="00227D1E">
      <w:pPr>
        <w:pStyle w:val="orangetekst"/>
      </w:pPr>
      <w:r w:rsidRPr="0061706E">
        <w:t>Gransket af:</w:t>
      </w:r>
      <w:r w:rsidRPr="0061706E">
        <w:tab/>
      </w:r>
      <w:r w:rsidRPr="0061706E">
        <w:tab/>
      </w:r>
      <w:permStart w:id="1539007143" w:edGrp="everyone"/>
      <w:r w:rsidRPr="00227D1E">
        <w:rPr>
          <w:color w:val="ED7D31" w:themeColor="accent2"/>
        </w:rPr>
        <w:t>Navn, Virksomhed</w:t>
      </w:r>
      <w:permEnd w:id="1539007143"/>
    </w:p>
    <w:p w14:paraId="50DD38D9" w14:textId="77777777" w:rsidR="00625E15" w:rsidRPr="0061706E" w:rsidRDefault="00625E15" w:rsidP="00227D1E">
      <w:pPr>
        <w:pStyle w:val="orangetekst"/>
      </w:pPr>
      <w:r w:rsidRPr="0061706E">
        <w:t>Godkendt af:</w:t>
      </w:r>
      <w:r w:rsidRPr="0061706E">
        <w:tab/>
      </w:r>
      <w:r w:rsidRPr="0061706E">
        <w:tab/>
      </w:r>
      <w:permStart w:id="368073427" w:edGrp="everyone"/>
      <w:r w:rsidRPr="00227D1E">
        <w:rPr>
          <w:color w:val="ED7D31" w:themeColor="accent2"/>
        </w:rPr>
        <w:t xml:space="preserve">Navn, </w:t>
      </w:r>
      <w:bookmarkEnd w:id="2"/>
      <w:r w:rsidRPr="00227D1E">
        <w:rPr>
          <w:color w:val="ED7D31" w:themeColor="accent2"/>
        </w:rPr>
        <w:t>Virksomhed</w:t>
      </w:r>
      <w:permEnd w:id="368073427"/>
    </w:p>
    <w:p w14:paraId="51DAAC2E" w14:textId="0DB9FE4E" w:rsidR="00625E15" w:rsidRPr="0061706E" w:rsidRDefault="00625E15" w:rsidP="00625E15">
      <w:pPr>
        <w:rPr>
          <w:sz w:val="18"/>
          <w:szCs w:val="22"/>
          <w:lang w:eastAsia="da-DK"/>
        </w:rPr>
      </w:pPr>
    </w:p>
    <w:p w14:paraId="4D0C4843" w14:textId="77777777" w:rsidR="00625E15" w:rsidRPr="0061706E" w:rsidRDefault="00625E15" w:rsidP="00625E15">
      <w:pPr>
        <w:rPr>
          <w:sz w:val="18"/>
          <w:szCs w:val="22"/>
          <w:lang w:eastAsia="da-DK"/>
        </w:rPr>
      </w:pPr>
    </w:p>
    <w:p w14:paraId="6B3D0D3A" w14:textId="77777777" w:rsidR="00625E15" w:rsidRPr="0061706E" w:rsidRDefault="00625E15" w:rsidP="00625E15">
      <w:pPr>
        <w:rPr>
          <w:sz w:val="18"/>
          <w:szCs w:val="22"/>
          <w:lang w:eastAsia="da-DK"/>
        </w:rPr>
      </w:pPr>
    </w:p>
    <w:p w14:paraId="20315093" w14:textId="77777777" w:rsidR="00625E15" w:rsidRPr="0061706E" w:rsidRDefault="00625E15" w:rsidP="00625E15">
      <w:pPr>
        <w:rPr>
          <w:sz w:val="18"/>
          <w:szCs w:val="22"/>
          <w:lang w:eastAsia="da-DK"/>
        </w:rPr>
      </w:pPr>
    </w:p>
    <w:p w14:paraId="1EECDD76" w14:textId="77777777" w:rsidR="00625E15" w:rsidRPr="0061706E" w:rsidRDefault="00625E15" w:rsidP="00625E15">
      <w:pPr>
        <w:rPr>
          <w:sz w:val="18"/>
          <w:szCs w:val="22"/>
          <w:lang w:eastAsia="da-DK"/>
        </w:rPr>
      </w:pPr>
    </w:p>
    <w:p w14:paraId="7FF8CB55" w14:textId="77777777" w:rsidR="00625E15" w:rsidRPr="0061706E" w:rsidRDefault="00625E15" w:rsidP="00625E15">
      <w:pPr>
        <w:tabs>
          <w:tab w:val="left" w:pos="7416"/>
        </w:tabs>
        <w:rPr>
          <w:sz w:val="18"/>
          <w:szCs w:val="22"/>
          <w:lang w:eastAsia="da-DK"/>
        </w:rPr>
      </w:pPr>
      <w:r w:rsidRPr="0061706E">
        <w:rPr>
          <w:sz w:val="18"/>
          <w:szCs w:val="22"/>
          <w:lang w:eastAsia="da-DK"/>
        </w:rPr>
        <w:tab/>
      </w:r>
    </w:p>
    <w:p w14:paraId="23FDACEB" w14:textId="1CAE3116" w:rsidR="00625E15" w:rsidRPr="00625E15" w:rsidRDefault="00625E15">
      <w:pPr>
        <w:rPr>
          <w:color w:val="FFFFFF"/>
          <w:sz w:val="36"/>
          <w:szCs w:val="36"/>
          <w:lang w:eastAsia="da-DK"/>
        </w:rPr>
      </w:pPr>
      <w:r>
        <w:br w:type="page"/>
      </w:r>
    </w:p>
    <w:tbl>
      <w:tblPr>
        <w:tblW w:w="10206" w:type="dxa"/>
        <w:tblLayout w:type="fixed"/>
        <w:tblCellMar>
          <w:left w:w="0" w:type="dxa"/>
          <w:right w:w="0" w:type="dxa"/>
        </w:tblCellMar>
        <w:tblLook w:val="0000" w:firstRow="0" w:lastRow="0" w:firstColumn="0" w:lastColumn="0" w:noHBand="0" w:noVBand="0"/>
      </w:tblPr>
      <w:tblGrid>
        <w:gridCol w:w="7696"/>
        <w:gridCol w:w="713"/>
        <w:gridCol w:w="1797"/>
      </w:tblGrid>
      <w:tr w:rsidR="00D14FF3" w:rsidRPr="00427C1D" w14:paraId="438B1355" w14:textId="77777777" w:rsidTr="00822B1F">
        <w:trPr>
          <w:trHeight w:val="3129"/>
        </w:trPr>
        <w:tc>
          <w:tcPr>
            <w:tcW w:w="7696" w:type="dxa"/>
          </w:tcPr>
          <w:p w14:paraId="45424D24" w14:textId="693C522E" w:rsidR="00D14FF3" w:rsidRPr="00227D1E" w:rsidRDefault="00D14FF3" w:rsidP="00227D1E">
            <w:pPr>
              <w:pStyle w:val="orangetekst"/>
              <w:rPr>
                <w:color w:val="ED7D31" w:themeColor="accent2"/>
              </w:rPr>
            </w:pPr>
            <w:permStart w:id="1483349285" w:edGrp="everyone"/>
            <w:r w:rsidRPr="00227D1E">
              <w:rPr>
                <w:color w:val="ED7D31" w:themeColor="accent2"/>
              </w:rPr>
              <w:lastRenderedPageBreak/>
              <w:t xml:space="preserve">Firma   </w:t>
            </w:r>
          </w:p>
          <w:p w14:paraId="1B962EA1" w14:textId="77777777" w:rsidR="00D14FF3" w:rsidRPr="00227D1E" w:rsidRDefault="00D14FF3" w:rsidP="00227D1E">
            <w:pPr>
              <w:pStyle w:val="orangetekst"/>
              <w:rPr>
                <w:color w:val="ED7D31" w:themeColor="accent2"/>
              </w:rPr>
            </w:pPr>
            <w:r w:rsidRPr="00227D1E">
              <w:rPr>
                <w:color w:val="ED7D31" w:themeColor="accent2"/>
              </w:rPr>
              <w:t>Adresse</w:t>
            </w:r>
          </w:p>
          <w:p w14:paraId="6B879414" w14:textId="77777777" w:rsidR="00D14FF3" w:rsidRPr="00227D1E" w:rsidRDefault="00D14FF3" w:rsidP="00227D1E">
            <w:pPr>
              <w:pStyle w:val="orangetekst"/>
              <w:rPr>
                <w:color w:val="ED7D31" w:themeColor="accent2"/>
              </w:rPr>
            </w:pPr>
          </w:p>
          <w:p w14:paraId="4B48A8F1" w14:textId="77777777" w:rsidR="00D14FF3" w:rsidRPr="00227D1E" w:rsidRDefault="00D14FF3" w:rsidP="00227D1E">
            <w:pPr>
              <w:pStyle w:val="orangetekst"/>
              <w:rPr>
                <w:color w:val="ED7D31" w:themeColor="accent2"/>
              </w:rPr>
            </w:pPr>
          </w:p>
          <w:p w14:paraId="3D86121F" w14:textId="77777777" w:rsidR="00D14FF3" w:rsidRPr="00227D1E" w:rsidRDefault="00D14FF3" w:rsidP="00227D1E">
            <w:pPr>
              <w:pStyle w:val="orangetekst"/>
              <w:rPr>
                <w:color w:val="ED7D31" w:themeColor="accent2"/>
              </w:rPr>
            </w:pPr>
            <w:r w:rsidRPr="00227D1E">
              <w:rPr>
                <w:color w:val="ED7D31" w:themeColor="accent2"/>
              </w:rPr>
              <w:t>Att.:</w:t>
            </w:r>
          </w:p>
          <w:permEnd w:id="1483349285"/>
          <w:p w14:paraId="5B7210AB" w14:textId="77777777" w:rsidR="00D14FF3" w:rsidRPr="00822B1F" w:rsidRDefault="00D14FF3" w:rsidP="00FC6961">
            <w:pPr>
              <w:spacing w:after="200" w:line="276" w:lineRule="auto"/>
              <w:contextualSpacing/>
              <w:rPr>
                <w:rFonts w:cs="Verdana"/>
                <w:color w:val="ED7D31" w:themeColor="accent2"/>
                <w:sz w:val="19"/>
              </w:rPr>
            </w:pPr>
          </w:p>
          <w:p w14:paraId="41F64F0E" w14:textId="77777777" w:rsidR="00D14FF3" w:rsidRPr="00822B1F" w:rsidRDefault="00D14FF3" w:rsidP="00FC6961">
            <w:pPr>
              <w:spacing w:after="200" w:line="276" w:lineRule="auto"/>
              <w:contextualSpacing/>
              <w:rPr>
                <w:color w:val="ED7D31" w:themeColor="accent2"/>
                <w:sz w:val="19"/>
              </w:rPr>
            </w:pPr>
          </w:p>
          <w:p w14:paraId="2143AB3F" w14:textId="77777777" w:rsidR="00D14FF3" w:rsidRPr="00822B1F" w:rsidRDefault="00D14FF3" w:rsidP="00FC6961">
            <w:pPr>
              <w:keepNext/>
              <w:keepLines/>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color w:val="ED7D31" w:themeColor="accent2"/>
                <w:sz w:val="19"/>
              </w:rPr>
            </w:pPr>
          </w:p>
          <w:p w14:paraId="3C0D5D97" w14:textId="583C2272" w:rsidR="00D14FF3" w:rsidRPr="00822B1F" w:rsidRDefault="00D14FF3" w:rsidP="00227D1E">
            <w:pPr>
              <w:pStyle w:val="orangetekst"/>
              <w:rPr>
                <w:highlight w:val="yellow"/>
              </w:rPr>
            </w:pPr>
            <w:permStart w:id="458036358" w:edGrp="everyone"/>
            <w:r w:rsidRPr="00227D1E">
              <w:rPr>
                <w:color w:val="ED7D31" w:themeColor="accent2"/>
              </w:rPr>
              <w:t xml:space="preserve">Dato </w:t>
            </w:r>
            <w:proofErr w:type="spellStart"/>
            <w:r w:rsidRPr="00227D1E">
              <w:rPr>
                <w:color w:val="ED7D31" w:themeColor="accent2"/>
              </w:rPr>
              <w:t>xx.</w:t>
            </w:r>
            <w:proofErr w:type="gramStart"/>
            <w:r w:rsidRPr="00227D1E">
              <w:rPr>
                <w:color w:val="ED7D31" w:themeColor="accent2"/>
              </w:rPr>
              <w:t>xx.</w:t>
            </w:r>
            <w:r w:rsidR="00471404" w:rsidRPr="00227D1E">
              <w:rPr>
                <w:color w:val="ED7D31" w:themeColor="accent2"/>
              </w:rPr>
              <w:t>xxxx</w:t>
            </w:r>
            <w:permEnd w:id="458036358"/>
            <w:proofErr w:type="spellEnd"/>
            <w:proofErr w:type="gramEnd"/>
          </w:p>
        </w:tc>
        <w:tc>
          <w:tcPr>
            <w:tcW w:w="713" w:type="dxa"/>
          </w:tcPr>
          <w:p w14:paraId="67CC2B31" w14:textId="77777777" w:rsidR="00D14FF3" w:rsidRPr="00850F4F" w:rsidRDefault="00D14FF3" w:rsidP="00FC6961">
            <w:pPr>
              <w:spacing w:line="312" w:lineRule="auto"/>
            </w:pPr>
          </w:p>
        </w:tc>
        <w:tc>
          <w:tcPr>
            <w:tcW w:w="1797" w:type="dxa"/>
          </w:tcPr>
          <w:p w14:paraId="430CDB63" w14:textId="77777777" w:rsidR="00D14FF3" w:rsidRPr="00890648" w:rsidRDefault="00D14FF3" w:rsidP="00FC6961">
            <w:pPr>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sz w:val="16"/>
                <w:szCs w:val="16"/>
              </w:rPr>
            </w:pPr>
          </w:p>
          <w:p w14:paraId="5F492BC5" w14:textId="77777777" w:rsidR="00D14FF3" w:rsidRDefault="00D14FF3" w:rsidP="00FC6961">
            <w:pPr>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sz w:val="16"/>
                <w:szCs w:val="16"/>
              </w:rPr>
            </w:pPr>
          </w:p>
          <w:p w14:paraId="1521175C" w14:textId="77777777" w:rsidR="00D14FF3" w:rsidRDefault="00D14FF3" w:rsidP="00FC6961">
            <w:pPr>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sz w:val="16"/>
                <w:szCs w:val="16"/>
              </w:rPr>
            </w:pPr>
          </w:p>
          <w:p w14:paraId="3189E264" w14:textId="77777777" w:rsidR="00D14FF3" w:rsidRPr="00890648" w:rsidRDefault="00D14FF3" w:rsidP="00FC6961">
            <w:pPr>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sz w:val="16"/>
                <w:szCs w:val="16"/>
              </w:rPr>
            </w:pPr>
          </w:p>
          <w:p w14:paraId="11BED220" w14:textId="77777777" w:rsidR="00D14FF3" w:rsidRPr="00890648" w:rsidRDefault="00D14FF3" w:rsidP="00FC6961">
            <w:pPr>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sz w:val="16"/>
                <w:szCs w:val="16"/>
              </w:rPr>
            </w:pPr>
          </w:p>
          <w:p w14:paraId="608FC727" w14:textId="12C2332F" w:rsidR="00D14FF3" w:rsidRPr="00890648" w:rsidRDefault="00D14FF3" w:rsidP="00227D1E">
            <w:pPr>
              <w:pStyle w:val="orangetekst"/>
            </w:pPr>
            <w:bookmarkStart w:id="3" w:name="sagsb"/>
            <w:bookmarkEnd w:id="3"/>
            <w:r w:rsidRPr="00AC4455">
              <w:t>Sagsbehandler:</w:t>
            </w:r>
            <w:r w:rsidRPr="00227D1E">
              <w:rPr>
                <w:color w:val="ED7D31" w:themeColor="accent2"/>
              </w:rPr>
              <w:t xml:space="preserve"> </w:t>
            </w:r>
            <w:permStart w:id="1179722839" w:edGrp="everyone"/>
            <w:r w:rsidR="00471404" w:rsidRPr="00227D1E">
              <w:rPr>
                <w:color w:val="ED7D31" w:themeColor="accent2"/>
              </w:rPr>
              <w:t>Navn</w:t>
            </w:r>
            <w:permEnd w:id="1179722839"/>
          </w:p>
          <w:p w14:paraId="06D7FF7C" w14:textId="3F325A01" w:rsidR="00D14FF3" w:rsidRPr="00890648" w:rsidRDefault="00D14FF3" w:rsidP="00227D1E">
            <w:pPr>
              <w:pStyle w:val="orangetekst"/>
            </w:pPr>
            <w:bookmarkStart w:id="4" w:name="telefon"/>
            <w:bookmarkEnd w:id="4"/>
            <w:r w:rsidRPr="00890648">
              <w:t xml:space="preserve">Mob. </w:t>
            </w:r>
            <w:permStart w:id="625499426" w:edGrp="everyone"/>
            <w:r w:rsidR="00471404" w:rsidRPr="00227D1E">
              <w:rPr>
                <w:color w:val="ED7D31" w:themeColor="accent2"/>
              </w:rPr>
              <w:t xml:space="preserve">XX </w:t>
            </w:r>
            <w:proofErr w:type="spellStart"/>
            <w:r w:rsidR="00471404" w:rsidRPr="00227D1E">
              <w:rPr>
                <w:color w:val="ED7D31" w:themeColor="accent2"/>
              </w:rPr>
              <w:t>XX</w:t>
            </w:r>
            <w:proofErr w:type="spellEnd"/>
            <w:r w:rsidR="00471404" w:rsidRPr="00227D1E">
              <w:rPr>
                <w:color w:val="ED7D31" w:themeColor="accent2"/>
              </w:rPr>
              <w:t xml:space="preserve"> </w:t>
            </w:r>
            <w:proofErr w:type="spellStart"/>
            <w:r w:rsidR="00471404" w:rsidRPr="00227D1E">
              <w:rPr>
                <w:color w:val="ED7D31" w:themeColor="accent2"/>
              </w:rPr>
              <w:t>XX</w:t>
            </w:r>
            <w:proofErr w:type="spellEnd"/>
            <w:r w:rsidR="00471404" w:rsidRPr="00227D1E">
              <w:rPr>
                <w:color w:val="ED7D31" w:themeColor="accent2"/>
              </w:rPr>
              <w:t xml:space="preserve"> </w:t>
            </w:r>
            <w:proofErr w:type="spellStart"/>
            <w:r w:rsidR="00471404" w:rsidRPr="00227D1E">
              <w:rPr>
                <w:color w:val="ED7D31" w:themeColor="accent2"/>
              </w:rPr>
              <w:t>XX</w:t>
            </w:r>
            <w:proofErr w:type="spellEnd"/>
          </w:p>
          <w:p w14:paraId="2770E322" w14:textId="09B3C098" w:rsidR="00D14FF3" w:rsidRPr="00890648" w:rsidRDefault="00471404" w:rsidP="00227D1E">
            <w:pPr>
              <w:pStyle w:val="orangetekst"/>
            </w:pPr>
            <w:bookmarkStart w:id="5" w:name="epost"/>
            <w:bookmarkEnd w:id="5"/>
            <w:r w:rsidRPr="00227D1E">
              <w:rPr>
                <w:color w:val="ED7D31" w:themeColor="accent2"/>
              </w:rPr>
              <w:t>navn</w:t>
            </w:r>
            <w:permEnd w:id="625499426"/>
            <w:r w:rsidR="00D14FF3" w:rsidRPr="00890648">
              <w:t>@lokaltog.dk</w:t>
            </w:r>
          </w:p>
          <w:p w14:paraId="30C653D6" w14:textId="77777777" w:rsidR="00D14FF3" w:rsidRPr="00427C1D" w:rsidRDefault="00D14FF3" w:rsidP="00FC6961">
            <w:pPr>
              <w:pStyle w:val="Sidehoved"/>
              <w:tabs>
                <w:tab w:val="left" w:pos="0"/>
                <w:tab w:val="left" w:pos="850"/>
                <w:tab w:val="left" w:pos="1701"/>
                <w:tab w:val="left" w:pos="2552"/>
                <w:tab w:val="left" w:pos="3403"/>
                <w:tab w:val="left" w:pos="4254"/>
                <w:tab w:val="left" w:pos="5104"/>
                <w:tab w:val="left" w:pos="5955"/>
                <w:tab w:val="left" w:pos="6806"/>
                <w:tab w:val="left" w:pos="7657"/>
                <w:tab w:val="left" w:pos="8508"/>
              </w:tabs>
              <w:spacing w:line="312" w:lineRule="auto"/>
              <w:rPr>
                <w:sz w:val="16"/>
                <w:szCs w:val="16"/>
              </w:rPr>
            </w:pPr>
          </w:p>
        </w:tc>
      </w:tr>
    </w:tbl>
    <w:p w14:paraId="73714644" w14:textId="77777777" w:rsidR="00F855A7" w:rsidRPr="000438AD" w:rsidRDefault="00F855A7" w:rsidP="00F855A7"/>
    <w:tbl>
      <w:tblPr>
        <w:tblW w:w="10206" w:type="dxa"/>
        <w:tblLayout w:type="fixed"/>
        <w:tblCellMar>
          <w:left w:w="0" w:type="dxa"/>
          <w:right w:w="0" w:type="dxa"/>
        </w:tblCellMar>
        <w:tblLook w:val="0000" w:firstRow="0" w:lastRow="0" w:firstColumn="0" w:lastColumn="0" w:noHBand="0" w:noVBand="0"/>
      </w:tblPr>
      <w:tblGrid>
        <w:gridCol w:w="7696"/>
        <w:gridCol w:w="713"/>
        <w:gridCol w:w="1797"/>
      </w:tblGrid>
      <w:tr w:rsidR="00D14FF3" w:rsidRPr="00905892" w14:paraId="7A20002E" w14:textId="77777777" w:rsidTr="00FC6961">
        <w:tc>
          <w:tcPr>
            <w:tcW w:w="7696" w:type="dxa"/>
          </w:tcPr>
          <w:p w14:paraId="3137949D" w14:textId="77777777" w:rsidR="006C355D" w:rsidRPr="00227D1E" w:rsidRDefault="00137D09" w:rsidP="00227D1E">
            <w:pPr>
              <w:pStyle w:val="orangeoverskrift"/>
              <w:rPr>
                <w:color w:val="ED7D31" w:themeColor="accent2"/>
              </w:rPr>
            </w:pPr>
            <w:permStart w:id="1754996616" w:edGrp="everyone"/>
            <w:r w:rsidRPr="00227D1E">
              <w:rPr>
                <w:color w:val="ED7D31" w:themeColor="accent2"/>
              </w:rPr>
              <w:t>31</w:t>
            </w:r>
            <w:r w:rsidR="006C355D" w:rsidRPr="00227D1E">
              <w:rPr>
                <w:color w:val="ED7D31" w:themeColor="accent2"/>
              </w:rPr>
              <w:t>XXX Projektnavn</w:t>
            </w:r>
          </w:p>
          <w:permEnd w:id="1754996616"/>
          <w:p w14:paraId="77835788" w14:textId="3EE9FA64" w:rsidR="00D14FF3" w:rsidRPr="00B62BD2" w:rsidRDefault="00D14FF3" w:rsidP="00FC6961">
            <w:pPr>
              <w:rPr>
                <w:b/>
                <w:szCs w:val="22"/>
              </w:rPr>
            </w:pPr>
            <w:r w:rsidRPr="00B62BD2">
              <w:rPr>
                <w:b/>
                <w:szCs w:val="22"/>
              </w:rPr>
              <w:t xml:space="preserve">Tilladelse til etablering af </w:t>
            </w:r>
            <w:r>
              <w:rPr>
                <w:b/>
                <w:szCs w:val="22"/>
              </w:rPr>
              <w:t xml:space="preserve">følgende </w:t>
            </w:r>
            <w:r w:rsidRPr="00B62BD2">
              <w:rPr>
                <w:b/>
                <w:szCs w:val="22"/>
              </w:rPr>
              <w:t>underboring</w:t>
            </w:r>
          </w:p>
          <w:p w14:paraId="04C1F6C5" w14:textId="77777777" w:rsidR="00D14FF3" w:rsidRDefault="00D14FF3" w:rsidP="00FC6961">
            <w:pPr>
              <w:spacing w:after="120" w:line="312" w:lineRule="auto"/>
              <w:rPr>
                <w:sz w:val="19"/>
              </w:rPr>
            </w:pPr>
          </w:p>
          <w:p w14:paraId="20248882" w14:textId="77777777" w:rsidR="00D14FF3" w:rsidRPr="00905892" w:rsidRDefault="00D14FF3" w:rsidP="00FC6961">
            <w:pPr>
              <w:rPr>
                <w:b/>
                <w:sz w:val="19"/>
              </w:rPr>
            </w:pP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4536"/>
            </w:tblGrid>
            <w:tr w:rsidR="00D14FF3" w:rsidRPr="00905892" w14:paraId="6CEB04B8" w14:textId="77777777" w:rsidTr="00FC6961">
              <w:trPr>
                <w:trHeight w:val="319"/>
              </w:trPr>
              <w:tc>
                <w:tcPr>
                  <w:tcW w:w="6091" w:type="dxa"/>
                  <w:gridSpan w:val="2"/>
                  <w:tcBorders>
                    <w:top w:val="single" w:sz="4" w:space="0" w:color="auto"/>
                    <w:left w:val="single" w:sz="4" w:space="0" w:color="auto"/>
                    <w:bottom w:val="nil"/>
                    <w:right w:val="single" w:sz="4" w:space="0" w:color="auto"/>
                  </w:tcBorders>
                  <w:shd w:val="clear" w:color="auto" w:fill="F3F3F3"/>
                  <w:hideMark/>
                </w:tcPr>
                <w:p w14:paraId="3495ABC2" w14:textId="77777777" w:rsidR="00D14FF3" w:rsidRPr="00905892" w:rsidRDefault="00D14FF3" w:rsidP="00FC6961">
                  <w:pPr>
                    <w:tabs>
                      <w:tab w:val="left" w:pos="360"/>
                    </w:tabs>
                    <w:rPr>
                      <w:sz w:val="19"/>
                    </w:rPr>
                  </w:pPr>
                  <w:r w:rsidRPr="00905892">
                    <w:rPr>
                      <w:b/>
                      <w:sz w:val="19"/>
                    </w:rPr>
                    <w:t>Underborings placering</w:t>
                  </w:r>
                </w:p>
              </w:tc>
            </w:tr>
            <w:tr w:rsidR="00D14FF3" w:rsidRPr="00905892" w14:paraId="1528EA15" w14:textId="77777777" w:rsidTr="00FC6961">
              <w:trPr>
                <w:trHeight w:val="470"/>
              </w:trPr>
              <w:tc>
                <w:tcPr>
                  <w:tcW w:w="1555" w:type="dxa"/>
                  <w:tcBorders>
                    <w:top w:val="single" w:sz="4" w:space="0" w:color="auto"/>
                    <w:left w:val="single" w:sz="4" w:space="0" w:color="auto"/>
                    <w:bottom w:val="single" w:sz="4" w:space="0" w:color="auto"/>
                    <w:right w:val="single" w:sz="4" w:space="0" w:color="auto"/>
                  </w:tcBorders>
                  <w:shd w:val="clear" w:color="auto" w:fill="F3F3F3"/>
                </w:tcPr>
                <w:p w14:paraId="0F20FF7B" w14:textId="77777777" w:rsidR="00D14FF3" w:rsidRPr="00905892" w:rsidRDefault="00D14FF3" w:rsidP="00FC6961">
                  <w:pPr>
                    <w:tabs>
                      <w:tab w:val="left" w:pos="3060"/>
                    </w:tabs>
                    <w:rPr>
                      <w:sz w:val="19"/>
                    </w:rPr>
                  </w:pPr>
                  <w:r>
                    <w:rPr>
                      <w:sz w:val="19"/>
                    </w:rPr>
                    <w:t>Strækning</w:t>
                  </w:r>
                </w:p>
              </w:tc>
              <w:tc>
                <w:tcPr>
                  <w:tcW w:w="4536" w:type="dxa"/>
                  <w:tcBorders>
                    <w:top w:val="single" w:sz="4" w:space="0" w:color="auto"/>
                    <w:left w:val="single" w:sz="4" w:space="0" w:color="auto"/>
                    <w:bottom w:val="single" w:sz="4" w:space="0" w:color="auto"/>
                    <w:right w:val="single" w:sz="4" w:space="0" w:color="auto"/>
                  </w:tcBorders>
                </w:tcPr>
                <w:p w14:paraId="7FF5D63D" w14:textId="6DD4BD9D" w:rsidR="00D14FF3" w:rsidRPr="00227D1E" w:rsidRDefault="00157D65" w:rsidP="00227D1E">
                  <w:pPr>
                    <w:pStyle w:val="orangetekst"/>
                    <w:rPr>
                      <w:color w:val="ED7D31" w:themeColor="accent2"/>
                      <w:highlight w:val="yellow"/>
                    </w:rPr>
                  </w:pPr>
                  <w:permStart w:id="132400062" w:edGrp="everyone"/>
                  <w:r w:rsidRPr="00227D1E">
                    <w:rPr>
                      <w:color w:val="ED7D31" w:themeColor="accent2"/>
                    </w:rPr>
                    <w:t>XXX</w:t>
                  </w:r>
                  <w:permEnd w:id="132400062"/>
                </w:p>
              </w:tc>
            </w:tr>
            <w:tr w:rsidR="00471404" w:rsidRPr="00905892" w14:paraId="50B453D1" w14:textId="77777777" w:rsidTr="00FC6961">
              <w:trPr>
                <w:trHeight w:val="470"/>
              </w:trPr>
              <w:tc>
                <w:tcPr>
                  <w:tcW w:w="1555" w:type="dxa"/>
                  <w:tcBorders>
                    <w:top w:val="single" w:sz="4" w:space="0" w:color="auto"/>
                    <w:left w:val="single" w:sz="4" w:space="0" w:color="auto"/>
                    <w:bottom w:val="single" w:sz="4" w:space="0" w:color="auto"/>
                    <w:right w:val="single" w:sz="4" w:space="0" w:color="auto"/>
                  </w:tcBorders>
                  <w:shd w:val="clear" w:color="auto" w:fill="F3F3F3"/>
                </w:tcPr>
                <w:p w14:paraId="3723F247" w14:textId="7FC3CFDA" w:rsidR="00471404" w:rsidRDefault="00471404" w:rsidP="00FC6961">
                  <w:pPr>
                    <w:tabs>
                      <w:tab w:val="left" w:pos="3060"/>
                    </w:tabs>
                    <w:rPr>
                      <w:sz w:val="19"/>
                    </w:rPr>
                  </w:pPr>
                  <w:permStart w:id="1770876927" w:edGrp="everyone" w:colFirst="1" w:colLast="1"/>
                  <w:r>
                    <w:rPr>
                      <w:sz w:val="19"/>
                    </w:rPr>
                    <w:t>Kilometrering</w:t>
                  </w:r>
                </w:p>
              </w:tc>
              <w:tc>
                <w:tcPr>
                  <w:tcW w:w="4536" w:type="dxa"/>
                  <w:tcBorders>
                    <w:top w:val="single" w:sz="4" w:space="0" w:color="auto"/>
                    <w:left w:val="single" w:sz="4" w:space="0" w:color="auto"/>
                    <w:bottom w:val="single" w:sz="4" w:space="0" w:color="auto"/>
                    <w:right w:val="single" w:sz="4" w:space="0" w:color="auto"/>
                  </w:tcBorders>
                </w:tcPr>
                <w:p w14:paraId="79125E30" w14:textId="42C8F3B7" w:rsidR="00471404" w:rsidRPr="00227D1E" w:rsidRDefault="00157D65" w:rsidP="00227D1E">
                  <w:pPr>
                    <w:pStyle w:val="orangetekst"/>
                    <w:rPr>
                      <w:color w:val="ED7D31" w:themeColor="accent2"/>
                      <w:highlight w:val="yellow"/>
                    </w:rPr>
                  </w:pPr>
                  <w:r w:rsidRPr="00227D1E">
                    <w:rPr>
                      <w:color w:val="ED7D31" w:themeColor="accent2"/>
                    </w:rPr>
                    <w:t>XXX</w:t>
                  </w:r>
                </w:p>
              </w:tc>
            </w:tr>
            <w:tr w:rsidR="00D14FF3" w:rsidRPr="00905892" w14:paraId="4FBA6815" w14:textId="77777777" w:rsidTr="00FC6961">
              <w:trPr>
                <w:trHeight w:val="470"/>
              </w:trPr>
              <w:tc>
                <w:tcPr>
                  <w:tcW w:w="1555" w:type="dxa"/>
                  <w:tcBorders>
                    <w:top w:val="single" w:sz="4" w:space="0" w:color="auto"/>
                    <w:left w:val="single" w:sz="4" w:space="0" w:color="auto"/>
                    <w:bottom w:val="single" w:sz="4" w:space="0" w:color="auto"/>
                    <w:right w:val="single" w:sz="4" w:space="0" w:color="auto"/>
                  </w:tcBorders>
                  <w:shd w:val="clear" w:color="auto" w:fill="F3F3F3"/>
                  <w:hideMark/>
                </w:tcPr>
                <w:p w14:paraId="5DA8EE49" w14:textId="77777777" w:rsidR="00D14FF3" w:rsidRPr="00905892" w:rsidRDefault="00D14FF3" w:rsidP="00FC6961">
                  <w:pPr>
                    <w:tabs>
                      <w:tab w:val="left" w:pos="3060"/>
                    </w:tabs>
                    <w:rPr>
                      <w:sz w:val="19"/>
                    </w:rPr>
                  </w:pPr>
                  <w:permStart w:id="592055267" w:edGrp="everyone" w:colFirst="1" w:colLast="1"/>
                  <w:permEnd w:id="1770876927"/>
                  <w:r w:rsidRPr="00905892">
                    <w:rPr>
                      <w:sz w:val="19"/>
                    </w:rPr>
                    <w:t xml:space="preserve">Nærmeste vej </w:t>
                  </w:r>
                </w:p>
              </w:tc>
              <w:tc>
                <w:tcPr>
                  <w:tcW w:w="4536" w:type="dxa"/>
                  <w:tcBorders>
                    <w:top w:val="single" w:sz="4" w:space="0" w:color="auto"/>
                    <w:left w:val="single" w:sz="4" w:space="0" w:color="auto"/>
                    <w:bottom w:val="single" w:sz="4" w:space="0" w:color="auto"/>
                    <w:right w:val="single" w:sz="4" w:space="0" w:color="auto"/>
                  </w:tcBorders>
                </w:tcPr>
                <w:p w14:paraId="34CA4B60" w14:textId="76DA8D05" w:rsidR="00D14FF3" w:rsidRPr="00227D1E" w:rsidRDefault="00157D65" w:rsidP="00227D1E">
                  <w:pPr>
                    <w:pStyle w:val="orangetekst"/>
                    <w:rPr>
                      <w:color w:val="ED7D31" w:themeColor="accent2"/>
                      <w:highlight w:val="yellow"/>
                    </w:rPr>
                  </w:pPr>
                  <w:r w:rsidRPr="00227D1E">
                    <w:rPr>
                      <w:color w:val="ED7D31" w:themeColor="accent2"/>
                    </w:rPr>
                    <w:t>XXX</w:t>
                  </w:r>
                </w:p>
              </w:tc>
            </w:tr>
            <w:tr w:rsidR="00D14FF3" w:rsidRPr="00905892" w14:paraId="4133890D" w14:textId="77777777" w:rsidTr="00FC6961">
              <w:trPr>
                <w:trHeight w:val="470"/>
              </w:trPr>
              <w:tc>
                <w:tcPr>
                  <w:tcW w:w="1555" w:type="dxa"/>
                  <w:tcBorders>
                    <w:top w:val="single" w:sz="4" w:space="0" w:color="auto"/>
                    <w:left w:val="single" w:sz="4" w:space="0" w:color="auto"/>
                    <w:bottom w:val="single" w:sz="4" w:space="0" w:color="auto"/>
                    <w:right w:val="single" w:sz="4" w:space="0" w:color="auto"/>
                  </w:tcBorders>
                  <w:shd w:val="clear" w:color="auto" w:fill="F3F3F3"/>
                  <w:hideMark/>
                </w:tcPr>
                <w:p w14:paraId="3D37CF09" w14:textId="77777777" w:rsidR="00D14FF3" w:rsidRPr="00905892" w:rsidRDefault="00D14FF3" w:rsidP="00FC6961">
                  <w:pPr>
                    <w:tabs>
                      <w:tab w:val="left" w:pos="3060"/>
                    </w:tabs>
                    <w:rPr>
                      <w:sz w:val="19"/>
                    </w:rPr>
                  </w:pPr>
                  <w:permStart w:id="411111391" w:edGrp="everyone" w:colFirst="1" w:colLast="1"/>
                  <w:permEnd w:id="592055267"/>
                  <w:r w:rsidRPr="00905892">
                    <w:rPr>
                      <w:sz w:val="19"/>
                    </w:rPr>
                    <w:t>Postnr. og by</w:t>
                  </w:r>
                </w:p>
              </w:tc>
              <w:tc>
                <w:tcPr>
                  <w:tcW w:w="4536" w:type="dxa"/>
                  <w:tcBorders>
                    <w:top w:val="single" w:sz="4" w:space="0" w:color="auto"/>
                    <w:left w:val="single" w:sz="4" w:space="0" w:color="auto"/>
                    <w:bottom w:val="single" w:sz="4" w:space="0" w:color="auto"/>
                    <w:right w:val="single" w:sz="4" w:space="0" w:color="auto"/>
                  </w:tcBorders>
                </w:tcPr>
                <w:p w14:paraId="210E6B35" w14:textId="2959F559" w:rsidR="00D14FF3" w:rsidRPr="00227D1E" w:rsidRDefault="00157D65" w:rsidP="00227D1E">
                  <w:pPr>
                    <w:pStyle w:val="orangetekst"/>
                    <w:rPr>
                      <w:color w:val="ED7D31" w:themeColor="accent2"/>
                      <w:highlight w:val="yellow"/>
                    </w:rPr>
                  </w:pPr>
                  <w:r w:rsidRPr="00227D1E">
                    <w:rPr>
                      <w:color w:val="ED7D31" w:themeColor="accent2"/>
                    </w:rPr>
                    <w:t>XXX</w:t>
                  </w:r>
                </w:p>
              </w:tc>
            </w:tr>
            <w:permEnd w:id="411111391"/>
          </w:tbl>
          <w:p w14:paraId="711D856C" w14:textId="77777777" w:rsidR="00D14FF3" w:rsidRPr="00905892" w:rsidRDefault="00D14FF3" w:rsidP="00FC6961">
            <w:pPr>
              <w:rPr>
                <w:b/>
                <w:sz w:val="19"/>
              </w:rPr>
            </w:pPr>
          </w:p>
          <w:p w14:paraId="149467F0" w14:textId="77777777" w:rsidR="00D14FF3" w:rsidRPr="00905892" w:rsidRDefault="00D14FF3" w:rsidP="00FC6961">
            <w:pPr>
              <w:rPr>
                <w:b/>
                <w:sz w:val="19"/>
              </w:rPr>
            </w:pPr>
          </w:p>
          <w:tbl>
            <w:tblPr>
              <w:tblW w:w="7667" w:type="dxa"/>
              <w:tblLayout w:type="fixed"/>
              <w:tblLook w:val="01E0" w:firstRow="1" w:lastRow="1" w:firstColumn="1" w:lastColumn="1" w:noHBand="0" w:noVBand="0"/>
            </w:tblPr>
            <w:tblGrid>
              <w:gridCol w:w="2405"/>
              <w:gridCol w:w="1276"/>
              <w:gridCol w:w="1276"/>
              <w:gridCol w:w="1355"/>
              <w:gridCol w:w="1355"/>
            </w:tblGrid>
            <w:tr w:rsidR="00471404" w:rsidRPr="00905892" w14:paraId="325AECDD" w14:textId="047D8605" w:rsidTr="00822B1F">
              <w:trPr>
                <w:trHeight w:val="391"/>
              </w:trPr>
              <w:tc>
                <w:tcPr>
                  <w:tcW w:w="2405" w:type="dxa"/>
                  <w:tcBorders>
                    <w:top w:val="single" w:sz="4" w:space="0" w:color="auto"/>
                    <w:left w:val="single" w:sz="4" w:space="0" w:color="auto"/>
                    <w:bottom w:val="nil"/>
                    <w:right w:val="single" w:sz="4" w:space="0" w:color="auto"/>
                  </w:tcBorders>
                  <w:shd w:val="clear" w:color="auto" w:fill="F3F3F3"/>
                  <w:hideMark/>
                </w:tcPr>
                <w:p w14:paraId="1C6424A7" w14:textId="77777777" w:rsidR="00471404" w:rsidRPr="00905892" w:rsidRDefault="00471404" w:rsidP="00FC6961">
                  <w:pPr>
                    <w:rPr>
                      <w:b/>
                      <w:sz w:val="19"/>
                    </w:rPr>
                  </w:pPr>
                  <w:r w:rsidRPr="00905892">
                    <w:rPr>
                      <w:b/>
                      <w:sz w:val="19"/>
                    </w:rPr>
                    <w:t>Ledningsanlæggets art og udformning</w:t>
                  </w:r>
                </w:p>
              </w:tc>
              <w:tc>
                <w:tcPr>
                  <w:tcW w:w="1276" w:type="dxa"/>
                  <w:tcBorders>
                    <w:top w:val="single" w:sz="4" w:space="0" w:color="auto"/>
                    <w:left w:val="single" w:sz="4" w:space="0" w:color="auto"/>
                    <w:bottom w:val="single" w:sz="4" w:space="0" w:color="auto"/>
                    <w:right w:val="single" w:sz="4" w:space="0" w:color="auto"/>
                  </w:tcBorders>
                  <w:shd w:val="clear" w:color="auto" w:fill="F3F3F3"/>
                  <w:hideMark/>
                </w:tcPr>
                <w:p w14:paraId="48DED290" w14:textId="77777777" w:rsidR="00471404" w:rsidRPr="00905892" w:rsidRDefault="00471404" w:rsidP="00FC6961">
                  <w:pPr>
                    <w:rPr>
                      <w:b/>
                      <w:sz w:val="19"/>
                    </w:rPr>
                  </w:pPr>
                  <w:r w:rsidRPr="00905892">
                    <w:rPr>
                      <w:b/>
                      <w:sz w:val="19"/>
                    </w:rPr>
                    <w:t>Antal</w:t>
                  </w:r>
                </w:p>
                <w:p w14:paraId="2740CB7C" w14:textId="77777777" w:rsidR="00471404" w:rsidRPr="00905892" w:rsidRDefault="00471404" w:rsidP="00FC6961">
                  <w:pPr>
                    <w:rPr>
                      <w:b/>
                      <w:sz w:val="19"/>
                    </w:rPr>
                  </w:pPr>
                  <w:r w:rsidRPr="00905892">
                    <w:rPr>
                      <w:b/>
                      <w:sz w:val="19"/>
                    </w:rPr>
                    <w:t xml:space="preserve"> ledninger</w:t>
                  </w:r>
                </w:p>
              </w:tc>
              <w:tc>
                <w:tcPr>
                  <w:tcW w:w="1276" w:type="dxa"/>
                  <w:tcBorders>
                    <w:top w:val="single" w:sz="4" w:space="0" w:color="auto"/>
                    <w:left w:val="single" w:sz="4" w:space="0" w:color="auto"/>
                    <w:bottom w:val="single" w:sz="4" w:space="0" w:color="auto"/>
                    <w:right w:val="single" w:sz="4" w:space="0" w:color="auto"/>
                  </w:tcBorders>
                  <w:shd w:val="clear" w:color="auto" w:fill="F3F3F3"/>
                  <w:hideMark/>
                </w:tcPr>
                <w:p w14:paraId="7BCB2078" w14:textId="77777777" w:rsidR="00471404" w:rsidRPr="00905892" w:rsidRDefault="00471404" w:rsidP="00FC6961">
                  <w:pPr>
                    <w:rPr>
                      <w:b/>
                      <w:sz w:val="19"/>
                    </w:rPr>
                  </w:pPr>
                  <w:r w:rsidRPr="00905892">
                    <w:rPr>
                      <w:b/>
                      <w:sz w:val="19"/>
                    </w:rPr>
                    <w:t>Lednings-</w:t>
                  </w:r>
                </w:p>
                <w:p w14:paraId="3AA9A649" w14:textId="77777777" w:rsidR="00471404" w:rsidRPr="00905892" w:rsidRDefault="00471404" w:rsidP="00FC6961">
                  <w:pPr>
                    <w:rPr>
                      <w:b/>
                      <w:sz w:val="19"/>
                    </w:rPr>
                  </w:pPr>
                  <w:r w:rsidRPr="00905892">
                    <w:rPr>
                      <w:b/>
                      <w:sz w:val="19"/>
                    </w:rPr>
                    <w:t>type</w:t>
                  </w:r>
                </w:p>
              </w:tc>
              <w:tc>
                <w:tcPr>
                  <w:tcW w:w="1355" w:type="dxa"/>
                  <w:tcBorders>
                    <w:top w:val="single" w:sz="4" w:space="0" w:color="auto"/>
                    <w:left w:val="single" w:sz="4" w:space="0" w:color="auto"/>
                    <w:bottom w:val="single" w:sz="4" w:space="0" w:color="auto"/>
                    <w:right w:val="single" w:sz="4" w:space="0" w:color="auto"/>
                  </w:tcBorders>
                  <w:shd w:val="clear" w:color="auto" w:fill="F3F3F3"/>
                  <w:hideMark/>
                </w:tcPr>
                <w:p w14:paraId="195D20C1" w14:textId="77777777" w:rsidR="00471404" w:rsidRPr="00905892" w:rsidRDefault="00471404" w:rsidP="00FC6961">
                  <w:pPr>
                    <w:rPr>
                      <w:b/>
                      <w:sz w:val="19"/>
                    </w:rPr>
                  </w:pPr>
                  <w:r w:rsidRPr="00905892">
                    <w:rPr>
                      <w:b/>
                      <w:sz w:val="19"/>
                    </w:rPr>
                    <w:t>Diameter</w:t>
                  </w:r>
                </w:p>
                <w:p w14:paraId="24BE449C" w14:textId="77777777" w:rsidR="00471404" w:rsidRPr="00905892" w:rsidRDefault="00471404" w:rsidP="00FC6961">
                  <w:pPr>
                    <w:rPr>
                      <w:b/>
                      <w:sz w:val="19"/>
                    </w:rPr>
                  </w:pPr>
                  <w:r w:rsidRPr="00905892">
                    <w:rPr>
                      <w:b/>
                      <w:sz w:val="19"/>
                    </w:rPr>
                    <w:t xml:space="preserve"> (mm)</w:t>
                  </w:r>
                </w:p>
              </w:tc>
              <w:tc>
                <w:tcPr>
                  <w:tcW w:w="1355" w:type="dxa"/>
                  <w:tcBorders>
                    <w:top w:val="single" w:sz="4" w:space="0" w:color="auto"/>
                    <w:left w:val="single" w:sz="4" w:space="0" w:color="auto"/>
                    <w:bottom w:val="single" w:sz="4" w:space="0" w:color="auto"/>
                    <w:right w:val="single" w:sz="4" w:space="0" w:color="auto"/>
                  </w:tcBorders>
                  <w:shd w:val="clear" w:color="auto" w:fill="F3F3F3"/>
                </w:tcPr>
                <w:p w14:paraId="3B5AA39C" w14:textId="77777777" w:rsidR="00471404" w:rsidRDefault="00471404" w:rsidP="00FC6961">
                  <w:pPr>
                    <w:rPr>
                      <w:b/>
                      <w:sz w:val="19"/>
                    </w:rPr>
                  </w:pPr>
                  <w:r>
                    <w:rPr>
                      <w:b/>
                      <w:sz w:val="19"/>
                    </w:rPr>
                    <w:t>Dybde</w:t>
                  </w:r>
                </w:p>
                <w:p w14:paraId="5E8B1BF8" w14:textId="64CAE58E" w:rsidR="00471404" w:rsidRPr="00905892" w:rsidRDefault="00471404" w:rsidP="00FC6961">
                  <w:pPr>
                    <w:rPr>
                      <w:b/>
                      <w:sz w:val="19"/>
                    </w:rPr>
                  </w:pPr>
                  <w:r>
                    <w:rPr>
                      <w:b/>
                      <w:sz w:val="19"/>
                    </w:rPr>
                    <w:t>(m)</w:t>
                  </w:r>
                </w:p>
              </w:tc>
            </w:tr>
            <w:tr w:rsidR="00471404" w:rsidRPr="005F1FA8" w14:paraId="69F33857" w14:textId="19BCF51A" w:rsidTr="00822B1F">
              <w:trPr>
                <w:trHeight w:val="377"/>
              </w:trPr>
              <w:tc>
                <w:tcPr>
                  <w:tcW w:w="2405" w:type="dxa"/>
                  <w:tcBorders>
                    <w:top w:val="single" w:sz="4" w:space="0" w:color="auto"/>
                    <w:left w:val="single" w:sz="4" w:space="0" w:color="auto"/>
                    <w:bottom w:val="single" w:sz="4" w:space="0" w:color="auto"/>
                    <w:right w:val="single" w:sz="4" w:space="0" w:color="auto"/>
                  </w:tcBorders>
                </w:tcPr>
                <w:p w14:paraId="653DAC1B" w14:textId="3AD9A744" w:rsidR="00471404" w:rsidRPr="00227D1E" w:rsidRDefault="00157D65" w:rsidP="00227D1E">
                  <w:pPr>
                    <w:pStyle w:val="orangetekst"/>
                    <w:rPr>
                      <w:color w:val="ED7D31" w:themeColor="accent2"/>
                      <w:highlight w:val="yellow"/>
                    </w:rPr>
                  </w:pPr>
                  <w:permStart w:id="518407116" w:edGrp="everyone" w:colFirst="0" w:colLast="0"/>
                  <w:permStart w:id="736297574" w:edGrp="everyone" w:colFirst="1" w:colLast="1"/>
                  <w:permStart w:id="602232911" w:edGrp="everyone" w:colFirst="2" w:colLast="2"/>
                  <w:permStart w:id="1073562482" w:edGrp="everyone" w:colFirst="3" w:colLast="3"/>
                  <w:permStart w:id="1714494294" w:edGrp="everyone" w:colFirst="4" w:colLast="4"/>
                  <w:r w:rsidRPr="00227D1E">
                    <w:rPr>
                      <w:color w:val="ED7D31" w:themeColor="accent2"/>
                    </w:rPr>
                    <w:t>XXX</w:t>
                  </w:r>
                </w:p>
              </w:tc>
              <w:tc>
                <w:tcPr>
                  <w:tcW w:w="1276" w:type="dxa"/>
                  <w:tcBorders>
                    <w:top w:val="single" w:sz="4" w:space="0" w:color="auto"/>
                    <w:left w:val="single" w:sz="4" w:space="0" w:color="auto"/>
                    <w:bottom w:val="single" w:sz="4" w:space="0" w:color="auto"/>
                    <w:right w:val="single" w:sz="4" w:space="0" w:color="auto"/>
                  </w:tcBorders>
                </w:tcPr>
                <w:p w14:paraId="0A006F23" w14:textId="58C6E1FC" w:rsidR="00471404" w:rsidRPr="00227D1E" w:rsidRDefault="00157D65" w:rsidP="00227D1E">
                  <w:pPr>
                    <w:pStyle w:val="orangetekst"/>
                    <w:rPr>
                      <w:color w:val="ED7D31" w:themeColor="accent2"/>
                      <w:highlight w:val="yellow"/>
                    </w:rPr>
                  </w:pPr>
                  <w:r w:rsidRPr="00227D1E">
                    <w:rPr>
                      <w:color w:val="ED7D31" w:themeColor="accent2"/>
                    </w:rPr>
                    <w:t>XXX</w:t>
                  </w:r>
                </w:p>
              </w:tc>
              <w:tc>
                <w:tcPr>
                  <w:tcW w:w="1276" w:type="dxa"/>
                  <w:tcBorders>
                    <w:top w:val="single" w:sz="4" w:space="0" w:color="auto"/>
                    <w:left w:val="single" w:sz="4" w:space="0" w:color="auto"/>
                    <w:bottom w:val="single" w:sz="4" w:space="0" w:color="auto"/>
                    <w:right w:val="single" w:sz="4" w:space="0" w:color="auto"/>
                  </w:tcBorders>
                </w:tcPr>
                <w:p w14:paraId="4DB457B3" w14:textId="6BF7FF93" w:rsidR="00471404" w:rsidRPr="00227D1E" w:rsidRDefault="00157D65" w:rsidP="00227D1E">
                  <w:pPr>
                    <w:pStyle w:val="orangetekst"/>
                    <w:rPr>
                      <w:color w:val="ED7D31" w:themeColor="accent2"/>
                      <w:highlight w:val="yellow"/>
                    </w:rPr>
                  </w:pPr>
                  <w:r w:rsidRPr="00227D1E">
                    <w:rPr>
                      <w:color w:val="ED7D31" w:themeColor="accent2"/>
                    </w:rPr>
                    <w:t>XXX</w:t>
                  </w:r>
                </w:p>
              </w:tc>
              <w:tc>
                <w:tcPr>
                  <w:tcW w:w="1355" w:type="dxa"/>
                  <w:tcBorders>
                    <w:top w:val="single" w:sz="4" w:space="0" w:color="auto"/>
                    <w:left w:val="single" w:sz="4" w:space="0" w:color="auto"/>
                    <w:bottom w:val="single" w:sz="4" w:space="0" w:color="auto"/>
                    <w:right w:val="single" w:sz="4" w:space="0" w:color="auto"/>
                  </w:tcBorders>
                </w:tcPr>
                <w:p w14:paraId="1A953A88" w14:textId="718E19B7" w:rsidR="00471404" w:rsidRPr="00227D1E" w:rsidRDefault="00157D65" w:rsidP="00227D1E">
                  <w:pPr>
                    <w:pStyle w:val="orangetekst"/>
                    <w:rPr>
                      <w:color w:val="ED7D31" w:themeColor="accent2"/>
                      <w:highlight w:val="yellow"/>
                    </w:rPr>
                  </w:pPr>
                  <w:r w:rsidRPr="00227D1E">
                    <w:rPr>
                      <w:color w:val="ED7D31" w:themeColor="accent2"/>
                    </w:rPr>
                    <w:t>XXX</w:t>
                  </w:r>
                </w:p>
              </w:tc>
              <w:tc>
                <w:tcPr>
                  <w:tcW w:w="1355" w:type="dxa"/>
                  <w:tcBorders>
                    <w:top w:val="single" w:sz="4" w:space="0" w:color="auto"/>
                    <w:left w:val="single" w:sz="4" w:space="0" w:color="auto"/>
                    <w:bottom w:val="single" w:sz="4" w:space="0" w:color="auto"/>
                    <w:right w:val="single" w:sz="4" w:space="0" w:color="auto"/>
                  </w:tcBorders>
                </w:tcPr>
                <w:p w14:paraId="0113B187" w14:textId="045FCC78" w:rsidR="00471404" w:rsidRPr="00227D1E" w:rsidRDefault="00157D65" w:rsidP="00227D1E">
                  <w:pPr>
                    <w:pStyle w:val="orangetekst"/>
                    <w:rPr>
                      <w:color w:val="ED7D31" w:themeColor="accent2"/>
                      <w:highlight w:val="yellow"/>
                    </w:rPr>
                  </w:pPr>
                  <w:r w:rsidRPr="00227D1E">
                    <w:rPr>
                      <w:color w:val="ED7D31" w:themeColor="accent2"/>
                    </w:rPr>
                    <w:t>XXX</w:t>
                  </w:r>
                </w:p>
              </w:tc>
            </w:tr>
            <w:permEnd w:id="518407116"/>
            <w:permEnd w:id="736297574"/>
            <w:permEnd w:id="602232911"/>
            <w:permEnd w:id="1073562482"/>
            <w:permEnd w:id="1714494294"/>
          </w:tbl>
          <w:p w14:paraId="32C53FA4" w14:textId="77777777" w:rsidR="00D14FF3" w:rsidRPr="00905892" w:rsidRDefault="00D14FF3" w:rsidP="00FC6961">
            <w:pPr>
              <w:rPr>
                <w:b/>
                <w:sz w:val="19"/>
              </w:rPr>
            </w:pPr>
          </w:p>
        </w:tc>
        <w:tc>
          <w:tcPr>
            <w:tcW w:w="713" w:type="dxa"/>
          </w:tcPr>
          <w:p w14:paraId="54274ED8" w14:textId="77777777" w:rsidR="00D14FF3" w:rsidRPr="00905892" w:rsidRDefault="00D14FF3" w:rsidP="00FC6961">
            <w:pPr>
              <w:rPr>
                <w:b/>
                <w:sz w:val="19"/>
              </w:rPr>
            </w:pPr>
          </w:p>
        </w:tc>
        <w:tc>
          <w:tcPr>
            <w:tcW w:w="1797" w:type="dxa"/>
          </w:tcPr>
          <w:p w14:paraId="03088D43" w14:textId="77777777" w:rsidR="00D14FF3" w:rsidRPr="00905892" w:rsidRDefault="00D14FF3" w:rsidP="00FC6961">
            <w:pPr>
              <w:rPr>
                <w:b/>
                <w:sz w:val="19"/>
              </w:rPr>
            </w:pPr>
          </w:p>
        </w:tc>
      </w:tr>
    </w:tbl>
    <w:p w14:paraId="38B3D16F" w14:textId="77777777" w:rsidR="00D14FF3" w:rsidRPr="00905892" w:rsidRDefault="00D14FF3" w:rsidP="00D14FF3">
      <w:pPr>
        <w:rPr>
          <w:b/>
          <w:sz w:val="19"/>
        </w:rPr>
      </w:pP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276"/>
        <w:gridCol w:w="1276"/>
        <w:gridCol w:w="1275"/>
        <w:gridCol w:w="1418"/>
      </w:tblGrid>
      <w:tr w:rsidR="00D14FF3" w:rsidRPr="00905892" w14:paraId="514CFA03" w14:textId="77777777" w:rsidTr="00FC6961">
        <w:trPr>
          <w:trHeight w:val="293"/>
        </w:trPr>
        <w:tc>
          <w:tcPr>
            <w:tcW w:w="2405" w:type="dxa"/>
            <w:vMerge w:val="restart"/>
            <w:tcBorders>
              <w:top w:val="single" w:sz="4" w:space="0" w:color="auto"/>
              <w:left w:val="single" w:sz="4" w:space="0" w:color="auto"/>
              <w:bottom w:val="single" w:sz="4" w:space="0" w:color="auto"/>
              <w:right w:val="single" w:sz="4" w:space="0" w:color="auto"/>
            </w:tcBorders>
            <w:shd w:val="clear" w:color="auto" w:fill="F3F3F3"/>
            <w:hideMark/>
          </w:tcPr>
          <w:p w14:paraId="65766F4E" w14:textId="77777777" w:rsidR="00D14FF3" w:rsidRPr="00905892" w:rsidRDefault="00D14FF3" w:rsidP="00FC6961">
            <w:pPr>
              <w:rPr>
                <w:b/>
                <w:sz w:val="19"/>
              </w:rPr>
            </w:pPr>
            <w:r w:rsidRPr="00905892">
              <w:rPr>
                <w:b/>
                <w:sz w:val="19"/>
              </w:rPr>
              <w:t xml:space="preserve">Beskyttelsesrør / </w:t>
            </w:r>
          </w:p>
          <w:p w14:paraId="0B98F754" w14:textId="77777777" w:rsidR="00D14FF3" w:rsidRPr="00905892" w:rsidRDefault="00D14FF3" w:rsidP="00FC6961">
            <w:pPr>
              <w:rPr>
                <w:b/>
                <w:sz w:val="19"/>
              </w:rPr>
            </w:pPr>
            <w:r w:rsidRPr="00905892">
              <w:rPr>
                <w:b/>
                <w:sz w:val="19"/>
              </w:rPr>
              <w:t>føringsrør</w:t>
            </w:r>
          </w:p>
        </w:tc>
        <w:tc>
          <w:tcPr>
            <w:tcW w:w="1276" w:type="dxa"/>
            <w:tcBorders>
              <w:top w:val="single" w:sz="4" w:space="0" w:color="auto"/>
              <w:left w:val="single" w:sz="4" w:space="0" w:color="auto"/>
              <w:bottom w:val="single" w:sz="4" w:space="0" w:color="auto"/>
              <w:right w:val="single" w:sz="4" w:space="0" w:color="auto"/>
            </w:tcBorders>
            <w:shd w:val="clear" w:color="auto" w:fill="F3F3F3"/>
            <w:hideMark/>
          </w:tcPr>
          <w:p w14:paraId="06550BE3" w14:textId="77777777" w:rsidR="00D14FF3" w:rsidRPr="00905892" w:rsidRDefault="00D14FF3" w:rsidP="00FC6961">
            <w:pPr>
              <w:rPr>
                <w:b/>
                <w:sz w:val="19"/>
              </w:rPr>
            </w:pPr>
            <w:r w:rsidRPr="00905892">
              <w:rPr>
                <w:b/>
                <w:sz w:val="19"/>
              </w:rPr>
              <w:t xml:space="preserve">Antal </w:t>
            </w:r>
          </w:p>
        </w:tc>
        <w:tc>
          <w:tcPr>
            <w:tcW w:w="1276" w:type="dxa"/>
            <w:tcBorders>
              <w:top w:val="single" w:sz="4" w:space="0" w:color="auto"/>
              <w:left w:val="single" w:sz="4" w:space="0" w:color="auto"/>
              <w:bottom w:val="single" w:sz="4" w:space="0" w:color="auto"/>
              <w:right w:val="single" w:sz="4" w:space="0" w:color="auto"/>
            </w:tcBorders>
            <w:shd w:val="clear" w:color="auto" w:fill="F3F3F3"/>
            <w:hideMark/>
          </w:tcPr>
          <w:p w14:paraId="07B5CA0D" w14:textId="77777777" w:rsidR="00D14FF3" w:rsidRPr="00905892" w:rsidRDefault="00D14FF3" w:rsidP="00FC6961">
            <w:pPr>
              <w:rPr>
                <w:b/>
                <w:sz w:val="19"/>
              </w:rPr>
            </w:pPr>
            <w:r w:rsidRPr="00905892">
              <w:rPr>
                <w:b/>
                <w:sz w:val="19"/>
              </w:rPr>
              <w:t>Diameter (mm)</w:t>
            </w:r>
          </w:p>
        </w:tc>
        <w:tc>
          <w:tcPr>
            <w:tcW w:w="1275" w:type="dxa"/>
            <w:tcBorders>
              <w:top w:val="single" w:sz="4" w:space="0" w:color="auto"/>
              <w:left w:val="single" w:sz="4" w:space="0" w:color="auto"/>
              <w:bottom w:val="single" w:sz="4" w:space="0" w:color="auto"/>
              <w:right w:val="single" w:sz="4" w:space="0" w:color="auto"/>
            </w:tcBorders>
            <w:shd w:val="clear" w:color="auto" w:fill="F3F3F3"/>
            <w:hideMark/>
          </w:tcPr>
          <w:p w14:paraId="64150C3E" w14:textId="77777777" w:rsidR="00D14FF3" w:rsidRPr="00905892" w:rsidRDefault="00D14FF3" w:rsidP="00FC6961">
            <w:pPr>
              <w:rPr>
                <w:b/>
                <w:sz w:val="19"/>
              </w:rPr>
            </w:pPr>
            <w:r w:rsidRPr="00905892">
              <w:rPr>
                <w:b/>
                <w:sz w:val="19"/>
              </w:rPr>
              <w:t>Type</w:t>
            </w:r>
          </w:p>
        </w:tc>
        <w:tc>
          <w:tcPr>
            <w:tcW w:w="1418" w:type="dxa"/>
            <w:tcBorders>
              <w:top w:val="single" w:sz="4" w:space="0" w:color="auto"/>
              <w:left w:val="single" w:sz="4" w:space="0" w:color="auto"/>
              <w:bottom w:val="single" w:sz="4" w:space="0" w:color="auto"/>
              <w:right w:val="single" w:sz="4" w:space="0" w:color="auto"/>
            </w:tcBorders>
            <w:shd w:val="clear" w:color="auto" w:fill="F3F3F3"/>
            <w:hideMark/>
          </w:tcPr>
          <w:p w14:paraId="16839738" w14:textId="77777777" w:rsidR="00D14FF3" w:rsidRPr="00905892" w:rsidRDefault="00D14FF3" w:rsidP="00FC6961">
            <w:pPr>
              <w:rPr>
                <w:b/>
                <w:sz w:val="19"/>
              </w:rPr>
            </w:pPr>
            <w:r w:rsidRPr="00905892">
              <w:rPr>
                <w:b/>
                <w:sz w:val="19"/>
              </w:rPr>
              <w:t>Tryktrin</w:t>
            </w:r>
          </w:p>
        </w:tc>
      </w:tr>
      <w:tr w:rsidR="00D14FF3" w:rsidRPr="00905892" w14:paraId="48836D95" w14:textId="77777777" w:rsidTr="00FC6961">
        <w:trPr>
          <w:trHeight w:val="140"/>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120278C" w14:textId="77777777" w:rsidR="00D14FF3" w:rsidRPr="00905892" w:rsidRDefault="00D14FF3" w:rsidP="00FC6961">
            <w:pPr>
              <w:rPr>
                <w:b/>
                <w:sz w:val="19"/>
              </w:rPr>
            </w:pPr>
            <w:permStart w:id="1575171010" w:edGrp="everyone" w:colFirst="1" w:colLast="1"/>
            <w:permStart w:id="1530601566" w:edGrp="everyone" w:colFirst="2" w:colLast="2"/>
            <w:permStart w:id="1898593082" w:edGrp="everyone" w:colFirst="3" w:colLast="3"/>
            <w:permStart w:id="1188828566" w:edGrp="everyone" w:colFirst="4" w:colLast="4"/>
          </w:p>
        </w:tc>
        <w:tc>
          <w:tcPr>
            <w:tcW w:w="1276" w:type="dxa"/>
            <w:tcBorders>
              <w:top w:val="single" w:sz="4" w:space="0" w:color="auto"/>
              <w:left w:val="single" w:sz="4" w:space="0" w:color="auto"/>
              <w:bottom w:val="single" w:sz="4" w:space="0" w:color="auto"/>
              <w:right w:val="single" w:sz="4" w:space="0" w:color="auto"/>
            </w:tcBorders>
          </w:tcPr>
          <w:p w14:paraId="1999F343" w14:textId="2C30B45E" w:rsidR="00D14FF3" w:rsidRPr="00227D1E" w:rsidRDefault="00157D65" w:rsidP="00227D1E">
            <w:pPr>
              <w:pStyle w:val="orangetekst"/>
              <w:rPr>
                <w:color w:val="ED7D31" w:themeColor="accent2"/>
                <w:highlight w:val="yellow"/>
              </w:rPr>
            </w:pPr>
            <w:r w:rsidRPr="00227D1E">
              <w:rPr>
                <w:color w:val="ED7D31" w:themeColor="accent2"/>
              </w:rPr>
              <w:t>XXX</w:t>
            </w:r>
          </w:p>
        </w:tc>
        <w:tc>
          <w:tcPr>
            <w:tcW w:w="1276" w:type="dxa"/>
            <w:tcBorders>
              <w:top w:val="single" w:sz="4" w:space="0" w:color="auto"/>
              <w:left w:val="single" w:sz="4" w:space="0" w:color="auto"/>
              <w:bottom w:val="single" w:sz="4" w:space="0" w:color="auto"/>
              <w:right w:val="single" w:sz="4" w:space="0" w:color="auto"/>
            </w:tcBorders>
          </w:tcPr>
          <w:p w14:paraId="42161D2B" w14:textId="44423021" w:rsidR="00D14FF3" w:rsidRPr="00227D1E" w:rsidRDefault="00157D65" w:rsidP="00227D1E">
            <w:pPr>
              <w:pStyle w:val="orangetekst"/>
              <w:rPr>
                <w:color w:val="ED7D31" w:themeColor="accent2"/>
                <w:highlight w:val="yellow"/>
              </w:rPr>
            </w:pPr>
            <w:r w:rsidRPr="00227D1E">
              <w:rPr>
                <w:color w:val="ED7D31" w:themeColor="accent2"/>
              </w:rPr>
              <w:t>XXX</w:t>
            </w:r>
          </w:p>
        </w:tc>
        <w:tc>
          <w:tcPr>
            <w:tcW w:w="1275" w:type="dxa"/>
            <w:tcBorders>
              <w:top w:val="single" w:sz="4" w:space="0" w:color="auto"/>
              <w:left w:val="single" w:sz="4" w:space="0" w:color="auto"/>
              <w:bottom w:val="single" w:sz="4" w:space="0" w:color="auto"/>
              <w:right w:val="single" w:sz="4" w:space="0" w:color="auto"/>
            </w:tcBorders>
          </w:tcPr>
          <w:p w14:paraId="6569CD91" w14:textId="56F1DBAF" w:rsidR="00D14FF3" w:rsidRPr="00227D1E" w:rsidRDefault="00157D65" w:rsidP="00227D1E">
            <w:pPr>
              <w:pStyle w:val="orangetekst"/>
              <w:rPr>
                <w:color w:val="ED7D31" w:themeColor="accent2"/>
                <w:highlight w:val="yellow"/>
              </w:rPr>
            </w:pPr>
            <w:r w:rsidRPr="00227D1E">
              <w:rPr>
                <w:color w:val="ED7D31" w:themeColor="accent2"/>
              </w:rPr>
              <w:t>XXX</w:t>
            </w:r>
          </w:p>
        </w:tc>
        <w:tc>
          <w:tcPr>
            <w:tcW w:w="1418" w:type="dxa"/>
            <w:tcBorders>
              <w:top w:val="single" w:sz="4" w:space="0" w:color="auto"/>
              <w:left w:val="single" w:sz="4" w:space="0" w:color="auto"/>
              <w:bottom w:val="single" w:sz="4" w:space="0" w:color="auto"/>
              <w:right w:val="single" w:sz="4" w:space="0" w:color="auto"/>
            </w:tcBorders>
          </w:tcPr>
          <w:p w14:paraId="27001070" w14:textId="7C341B51" w:rsidR="00D14FF3" w:rsidRPr="00227D1E" w:rsidRDefault="00157D65" w:rsidP="00227D1E">
            <w:pPr>
              <w:pStyle w:val="orangetekst"/>
              <w:rPr>
                <w:color w:val="ED7D31" w:themeColor="accent2"/>
                <w:highlight w:val="yellow"/>
              </w:rPr>
            </w:pPr>
            <w:r w:rsidRPr="00227D1E">
              <w:rPr>
                <w:color w:val="ED7D31" w:themeColor="accent2"/>
              </w:rPr>
              <w:t>XXX</w:t>
            </w:r>
          </w:p>
        </w:tc>
      </w:tr>
      <w:permEnd w:id="1575171010"/>
      <w:permEnd w:id="1530601566"/>
      <w:permEnd w:id="1898593082"/>
      <w:permEnd w:id="1188828566"/>
    </w:tbl>
    <w:p w14:paraId="750FBF3F" w14:textId="77777777" w:rsidR="00D14FF3" w:rsidRPr="00905892" w:rsidRDefault="00D14FF3" w:rsidP="00D14FF3">
      <w:pPr>
        <w:tabs>
          <w:tab w:val="left" w:pos="-2"/>
          <w:tab w:val="left" w:pos="848"/>
          <w:tab w:val="left" w:pos="1699"/>
          <w:tab w:val="left" w:pos="2550"/>
          <w:tab w:val="left" w:pos="3401"/>
          <w:tab w:val="left" w:pos="4252"/>
          <w:tab w:val="left" w:pos="5102"/>
          <w:tab w:val="left" w:pos="5953"/>
          <w:tab w:val="left" w:pos="6804"/>
          <w:tab w:val="left" w:pos="7655"/>
          <w:tab w:val="left" w:pos="8506"/>
        </w:tabs>
        <w:spacing w:line="312" w:lineRule="auto"/>
        <w:ind w:left="-2"/>
        <w:rPr>
          <w:sz w:val="19"/>
        </w:rPr>
      </w:pPr>
    </w:p>
    <w:tbl>
      <w:tblP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835"/>
      </w:tblGrid>
      <w:tr w:rsidR="00D14FF3" w:rsidRPr="00905892" w14:paraId="3DA47981" w14:textId="77777777" w:rsidTr="00822B1F">
        <w:trPr>
          <w:trHeight w:val="544"/>
        </w:trPr>
        <w:tc>
          <w:tcPr>
            <w:tcW w:w="5240" w:type="dxa"/>
            <w:gridSpan w:val="2"/>
            <w:tcBorders>
              <w:top w:val="single" w:sz="4" w:space="0" w:color="auto"/>
              <w:left w:val="single" w:sz="4" w:space="0" w:color="auto"/>
              <w:bottom w:val="nil"/>
              <w:right w:val="single" w:sz="4" w:space="0" w:color="auto"/>
            </w:tcBorders>
            <w:shd w:val="clear" w:color="auto" w:fill="F3F3F3"/>
            <w:hideMark/>
          </w:tcPr>
          <w:p w14:paraId="7828D715" w14:textId="5A31AC0A" w:rsidR="00D14FF3" w:rsidRPr="00905892" w:rsidRDefault="00D14FF3" w:rsidP="00FC6961">
            <w:pPr>
              <w:rPr>
                <w:rFonts w:ascii="Times New Roman" w:hAnsi="Times New Roman"/>
                <w:sz w:val="19"/>
              </w:rPr>
            </w:pPr>
            <w:r w:rsidRPr="00905892">
              <w:rPr>
                <w:b/>
                <w:sz w:val="19"/>
              </w:rPr>
              <w:t xml:space="preserve">Udførelsesmetoder </w:t>
            </w:r>
            <w:r w:rsidRPr="00905892">
              <w:rPr>
                <w:sz w:val="19"/>
              </w:rPr>
              <w:t xml:space="preserve">(definitioner: se </w:t>
            </w:r>
            <w:r w:rsidR="00471404">
              <w:rPr>
                <w:sz w:val="19"/>
              </w:rPr>
              <w:t>L</w:t>
            </w:r>
            <w:r w:rsidRPr="00905892">
              <w:rPr>
                <w:sz w:val="19"/>
              </w:rPr>
              <w:t>BN1-13-2)</w:t>
            </w:r>
          </w:p>
          <w:p w14:paraId="51D042EE" w14:textId="77777777" w:rsidR="00D14FF3" w:rsidRPr="00905892" w:rsidRDefault="00D14FF3" w:rsidP="00FC6961">
            <w:pPr>
              <w:rPr>
                <w:sz w:val="19"/>
              </w:rPr>
            </w:pPr>
          </w:p>
        </w:tc>
      </w:tr>
      <w:tr w:rsidR="00D14FF3" w:rsidRPr="00905892" w14:paraId="6F72CE20" w14:textId="77777777" w:rsidTr="00822B1F">
        <w:trPr>
          <w:trHeight w:val="241"/>
        </w:trPr>
        <w:tc>
          <w:tcPr>
            <w:tcW w:w="2405" w:type="dxa"/>
            <w:vMerge w:val="restart"/>
            <w:tcBorders>
              <w:top w:val="single" w:sz="4" w:space="0" w:color="auto"/>
              <w:left w:val="single" w:sz="4" w:space="0" w:color="auto"/>
              <w:right w:val="single" w:sz="4" w:space="0" w:color="auto"/>
            </w:tcBorders>
          </w:tcPr>
          <w:p w14:paraId="69D629EB" w14:textId="64AB14DB" w:rsidR="00D14FF3" w:rsidRPr="00227D1E" w:rsidRDefault="00157D65" w:rsidP="00227D1E">
            <w:pPr>
              <w:pStyle w:val="orangetekst"/>
              <w:rPr>
                <w:color w:val="ED7D31" w:themeColor="accent2"/>
              </w:rPr>
            </w:pPr>
            <w:permStart w:id="1558460031" w:edGrp="everyone" w:colFirst="0" w:colLast="0"/>
            <w:permStart w:id="534669239" w:edGrp="everyone" w:colFirst="1" w:colLast="1"/>
            <w:r w:rsidRPr="00227D1E">
              <w:rPr>
                <w:color w:val="ED7D31" w:themeColor="accent2"/>
              </w:rPr>
              <w:t>XXX</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58131754" w14:textId="3A571065" w:rsidR="00D14FF3" w:rsidRPr="00227D1E" w:rsidRDefault="00157D65" w:rsidP="00227D1E">
            <w:pPr>
              <w:pStyle w:val="orangetekst"/>
              <w:rPr>
                <w:color w:val="ED7D31" w:themeColor="accent2"/>
              </w:rPr>
            </w:pPr>
            <w:r w:rsidRPr="00227D1E">
              <w:rPr>
                <w:color w:val="ED7D31" w:themeColor="accent2"/>
              </w:rPr>
              <w:t>XXX</w:t>
            </w:r>
          </w:p>
        </w:tc>
      </w:tr>
      <w:tr w:rsidR="00D14FF3" w:rsidRPr="00905892" w14:paraId="0C55C3C1" w14:textId="77777777" w:rsidTr="00822B1F">
        <w:trPr>
          <w:trHeight w:val="278"/>
        </w:trPr>
        <w:tc>
          <w:tcPr>
            <w:tcW w:w="2405" w:type="dxa"/>
            <w:vMerge/>
            <w:tcBorders>
              <w:left w:val="single" w:sz="4" w:space="0" w:color="auto"/>
              <w:bottom w:val="single" w:sz="4" w:space="0" w:color="auto"/>
              <w:right w:val="single" w:sz="4" w:space="0" w:color="auto"/>
            </w:tcBorders>
            <w:vAlign w:val="center"/>
            <w:hideMark/>
          </w:tcPr>
          <w:p w14:paraId="225A8EF3" w14:textId="77777777" w:rsidR="00D14FF3" w:rsidRPr="00227D1E" w:rsidRDefault="00D14FF3" w:rsidP="00227D1E">
            <w:pPr>
              <w:pStyle w:val="orangetekst"/>
              <w:rPr>
                <w:color w:val="ED7D31" w:themeColor="accent2"/>
              </w:rPr>
            </w:pPr>
            <w:permStart w:id="1697131895" w:edGrp="everyone" w:colFirst="1" w:colLast="1"/>
            <w:permEnd w:id="1558460031"/>
            <w:permEnd w:id="534669239"/>
          </w:p>
        </w:tc>
        <w:tc>
          <w:tcPr>
            <w:tcW w:w="2835" w:type="dxa"/>
            <w:tcBorders>
              <w:top w:val="single" w:sz="4" w:space="0" w:color="auto"/>
              <w:left w:val="single" w:sz="4" w:space="0" w:color="auto"/>
              <w:bottom w:val="single" w:sz="4" w:space="0" w:color="auto"/>
              <w:right w:val="single" w:sz="4" w:space="0" w:color="auto"/>
            </w:tcBorders>
          </w:tcPr>
          <w:p w14:paraId="072AB45B" w14:textId="653A72D3" w:rsidR="00D14FF3" w:rsidRPr="00227D1E" w:rsidRDefault="00157D65" w:rsidP="00227D1E">
            <w:pPr>
              <w:pStyle w:val="orangetekst"/>
              <w:rPr>
                <w:color w:val="ED7D31" w:themeColor="accent2"/>
              </w:rPr>
            </w:pPr>
            <w:r w:rsidRPr="00227D1E">
              <w:rPr>
                <w:color w:val="ED7D31" w:themeColor="accent2"/>
              </w:rPr>
              <w:t>XXX</w:t>
            </w:r>
          </w:p>
        </w:tc>
      </w:tr>
      <w:permEnd w:id="1697131895"/>
    </w:tbl>
    <w:p w14:paraId="51437B89" w14:textId="77777777" w:rsidR="00D14FF3" w:rsidRPr="00905892" w:rsidRDefault="00D14FF3" w:rsidP="00D14FF3">
      <w:pPr>
        <w:tabs>
          <w:tab w:val="left" w:pos="-2"/>
          <w:tab w:val="left" w:pos="848"/>
          <w:tab w:val="left" w:pos="1699"/>
          <w:tab w:val="left" w:pos="2550"/>
          <w:tab w:val="left" w:pos="3401"/>
          <w:tab w:val="left" w:pos="4252"/>
          <w:tab w:val="left" w:pos="5102"/>
          <w:tab w:val="left" w:pos="5953"/>
          <w:tab w:val="left" w:pos="6804"/>
          <w:tab w:val="left" w:pos="7655"/>
          <w:tab w:val="left" w:pos="8506"/>
        </w:tabs>
        <w:spacing w:line="312" w:lineRule="auto"/>
        <w:ind w:left="-2"/>
        <w:rPr>
          <w:sz w:val="19"/>
        </w:rPr>
      </w:pPr>
    </w:p>
    <w:p w14:paraId="24E707FE" w14:textId="77777777" w:rsidR="00D14FF3" w:rsidRDefault="00D14FF3" w:rsidP="00D14FF3">
      <w:pPr>
        <w:tabs>
          <w:tab w:val="left" w:pos="-2"/>
          <w:tab w:val="left" w:pos="848"/>
          <w:tab w:val="left" w:pos="1699"/>
          <w:tab w:val="left" w:pos="2550"/>
          <w:tab w:val="left" w:pos="3401"/>
          <w:tab w:val="left" w:pos="4252"/>
          <w:tab w:val="left" w:pos="5102"/>
          <w:tab w:val="left" w:pos="5953"/>
          <w:tab w:val="left" w:pos="6804"/>
          <w:tab w:val="left" w:pos="7655"/>
          <w:tab w:val="left" w:pos="8506"/>
        </w:tabs>
        <w:spacing w:line="312" w:lineRule="auto"/>
        <w:ind w:left="-2"/>
        <w:rPr>
          <w:sz w:val="19"/>
        </w:rPr>
      </w:pPr>
    </w:p>
    <w:p w14:paraId="497768CC" w14:textId="77777777" w:rsidR="00471404" w:rsidRDefault="00471404">
      <w:pPr>
        <w:spacing w:line="240" w:lineRule="auto"/>
        <w:rPr>
          <w:sz w:val="19"/>
        </w:rPr>
      </w:pPr>
      <w:r>
        <w:rPr>
          <w:sz w:val="19"/>
        </w:rPr>
        <w:br w:type="page"/>
      </w:r>
    </w:p>
    <w:p w14:paraId="4E2A7137" w14:textId="4FF02DBB" w:rsidR="00D14FF3" w:rsidRPr="00761C76" w:rsidRDefault="00D14FF3" w:rsidP="00227D1E">
      <w:pPr>
        <w:pStyle w:val="orangetekst"/>
        <w:rPr>
          <w:rFonts w:cs="Verdana"/>
          <w:bCs/>
          <w:color w:val="000000"/>
        </w:rPr>
      </w:pPr>
      <w:r w:rsidRPr="00905892">
        <w:lastRenderedPageBreak/>
        <w:t>Med henvisning</w:t>
      </w:r>
      <w:r w:rsidRPr="008A65BC">
        <w:t xml:space="preserve"> </w:t>
      </w:r>
      <w:r>
        <w:t xml:space="preserve">til </w:t>
      </w:r>
      <w:permStart w:id="239274371" w:edGrp="everyone"/>
      <w:r w:rsidRPr="00227D1E">
        <w:rPr>
          <w:color w:val="ED7D31" w:themeColor="accent2"/>
        </w:rPr>
        <w:t xml:space="preserve">XXX </w:t>
      </w:r>
      <w:permEnd w:id="239274371"/>
      <w:r w:rsidRPr="00642EE6">
        <w:t xml:space="preserve">ansøgning af </w:t>
      </w:r>
      <w:permStart w:id="1878016150" w:edGrp="everyone"/>
      <w:r w:rsidRPr="00227D1E">
        <w:rPr>
          <w:color w:val="ED7D31" w:themeColor="accent2"/>
        </w:rPr>
        <w:t>XX.XX.20</w:t>
      </w:r>
      <w:r w:rsidR="00471404" w:rsidRPr="00227D1E">
        <w:rPr>
          <w:color w:val="ED7D31" w:themeColor="accent2"/>
        </w:rPr>
        <w:t>XX</w:t>
      </w:r>
      <w:permEnd w:id="1878016150"/>
      <w:r w:rsidRPr="00642EE6">
        <w:t xml:space="preserve">, </w:t>
      </w:r>
      <w:r>
        <w:t xml:space="preserve">meddeles det herved </w:t>
      </w:r>
      <w:permStart w:id="10052787" w:edGrp="everyone"/>
      <w:r w:rsidRPr="00227D1E">
        <w:rPr>
          <w:color w:val="ED7D31" w:themeColor="accent2"/>
        </w:rPr>
        <w:t xml:space="preserve">XXX </w:t>
      </w:r>
      <w:permEnd w:id="10052787"/>
      <w:r>
        <w:t xml:space="preserve">tilladelse </w:t>
      </w:r>
      <w:r w:rsidRPr="008A65BC">
        <w:t>til at udføre ovennævnte projekt</w:t>
      </w:r>
      <w:r>
        <w:t xml:space="preserve"> </w:t>
      </w:r>
      <w:r w:rsidRPr="008A65BC">
        <w:t>under følgende forudsætninger:</w:t>
      </w:r>
    </w:p>
    <w:p w14:paraId="4D4631EE" w14:textId="77777777" w:rsidR="00D14FF3" w:rsidRPr="008A65BC" w:rsidRDefault="00D14FF3" w:rsidP="00227D1E">
      <w:pPr>
        <w:pStyle w:val="orangetekst"/>
      </w:pPr>
      <w:r w:rsidRPr="008A65BC">
        <w:t xml:space="preserve">Arbejdet på banens grund </w:t>
      </w:r>
      <w:r>
        <w:t xml:space="preserve">skal </w:t>
      </w:r>
      <w:r w:rsidRPr="008A65BC">
        <w:t>såvel ved anlæg</w:t>
      </w:r>
      <w:r>
        <w:t>,</w:t>
      </w:r>
      <w:r w:rsidRPr="008A65BC">
        <w:t xml:space="preserve"> som ved </w:t>
      </w:r>
      <w:r>
        <w:t xml:space="preserve">evt. </w:t>
      </w:r>
      <w:r w:rsidRPr="008A65BC">
        <w:t>senere vedligeholdelse udføres i overensstemmelse med gældende forskrifter ved</w:t>
      </w:r>
      <w:r>
        <w:t xml:space="preserve"> </w:t>
      </w:r>
      <w:permStart w:id="865477668" w:edGrp="everyone"/>
      <w:r w:rsidRPr="00227D1E">
        <w:rPr>
          <w:color w:val="ED7D31" w:themeColor="accent2"/>
        </w:rPr>
        <w:t xml:space="preserve">XXX </w:t>
      </w:r>
      <w:permEnd w:id="865477668"/>
      <w:r w:rsidRPr="008A65BC">
        <w:t>foranstaltning og ansvar og på dennes bekostning.</w:t>
      </w:r>
      <w:r>
        <w:t xml:space="preserve"> </w:t>
      </w:r>
    </w:p>
    <w:p w14:paraId="18F66755" w14:textId="4C1746B5" w:rsidR="00D14FF3" w:rsidRDefault="00D14FF3" w:rsidP="00D14FF3">
      <w:pPr>
        <w:widowControl w:val="0"/>
        <w:numPr>
          <w:ilvl w:val="0"/>
          <w:numId w:val="18"/>
        </w:numPr>
        <w:tabs>
          <w:tab w:val="num" w:pos="851"/>
        </w:tabs>
        <w:spacing w:after="120" w:line="312" w:lineRule="auto"/>
        <w:ind w:right="139"/>
        <w:jc w:val="both"/>
        <w:rPr>
          <w:sz w:val="19"/>
        </w:rPr>
      </w:pPr>
      <w:r w:rsidRPr="00642EE6">
        <w:rPr>
          <w:sz w:val="19"/>
        </w:rPr>
        <w:t>Projektet skal udføres i henhold til ansøgning og kortbilag. Oversiden</w:t>
      </w:r>
      <w:r w:rsidRPr="008A65BC">
        <w:rPr>
          <w:sz w:val="19"/>
        </w:rPr>
        <w:t xml:space="preserve"> af </w:t>
      </w:r>
      <w:r>
        <w:rPr>
          <w:sz w:val="19"/>
        </w:rPr>
        <w:t>rørene,</w:t>
      </w:r>
      <w:r w:rsidRPr="008A65BC">
        <w:rPr>
          <w:sz w:val="19"/>
        </w:rPr>
        <w:t xml:space="preserve"> skal</w:t>
      </w:r>
      <w:r>
        <w:rPr>
          <w:sz w:val="19"/>
        </w:rPr>
        <w:t xml:space="preserve"> </w:t>
      </w:r>
      <w:r w:rsidRPr="008A65BC">
        <w:rPr>
          <w:sz w:val="19"/>
        </w:rPr>
        <w:t xml:space="preserve">placeres </w:t>
      </w:r>
      <w:r>
        <w:rPr>
          <w:sz w:val="19"/>
        </w:rPr>
        <w:t xml:space="preserve">således at minimumsafstanden til sporets overside, som er angivet i </w:t>
      </w:r>
      <w:r w:rsidR="00471404">
        <w:rPr>
          <w:sz w:val="19"/>
        </w:rPr>
        <w:t xml:space="preserve">Lokaltogs </w:t>
      </w:r>
      <w:r>
        <w:rPr>
          <w:sz w:val="19"/>
        </w:rPr>
        <w:t xml:space="preserve">norm </w:t>
      </w:r>
      <w:r w:rsidR="00471404">
        <w:rPr>
          <w:sz w:val="19"/>
        </w:rPr>
        <w:t>L</w:t>
      </w:r>
      <w:r>
        <w:rPr>
          <w:sz w:val="19"/>
        </w:rPr>
        <w:t>BN1-13-2, overholdes. Ved gravearbejdet må skærveballasten under ingen omstændigheder blandes med den opgravede jord og/eller grus. Det opgravede skal placeres udenfor skærveområdet, alternativt skal der foretages afdækning af skærverne inden der graves. Skærver der forurenes med jord eller grus skal udskiftes.</w:t>
      </w:r>
    </w:p>
    <w:p w14:paraId="3FE6E29F" w14:textId="34007D8C" w:rsidR="00D14FF3" w:rsidRDefault="00D14FF3" w:rsidP="00D14FF3">
      <w:pPr>
        <w:widowControl w:val="0"/>
        <w:numPr>
          <w:ilvl w:val="0"/>
          <w:numId w:val="18"/>
        </w:numPr>
        <w:tabs>
          <w:tab w:val="num" w:pos="851"/>
        </w:tabs>
        <w:spacing w:after="120" w:line="312" w:lineRule="auto"/>
        <w:ind w:right="139"/>
        <w:jc w:val="both"/>
        <w:rPr>
          <w:sz w:val="19"/>
        </w:rPr>
      </w:pPr>
      <w:r>
        <w:rPr>
          <w:sz w:val="19"/>
        </w:rPr>
        <w:t xml:space="preserve">Røret skal placeres, så kravene angivet i </w:t>
      </w:r>
      <w:r w:rsidR="00471404">
        <w:rPr>
          <w:sz w:val="19"/>
        </w:rPr>
        <w:t xml:space="preserve">Lokaltogs </w:t>
      </w:r>
      <w:r>
        <w:rPr>
          <w:sz w:val="19"/>
        </w:rPr>
        <w:t xml:space="preserve">norm </w:t>
      </w:r>
      <w:r w:rsidR="00471404">
        <w:rPr>
          <w:sz w:val="19"/>
        </w:rPr>
        <w:t>L</w:t>
      </w:r>
      <w:r>
        <w:rPr>
          <w:sz w:val="19"/>
        </w:rPr>
        <w:t xml:space="preserve">BN1-13-2, overholdes. </w:t>
      </w:r>
    </w:p>
    <w:p w14:paraId="1790D730" w14:textId="63B19D64" w:rsidR="00D14FF3" w:rsidRPr="00D07449" w:rsidRDefault="00D14FF3" w:rsidP="00D14FF3">
      <w:pPr>
        <w:widowControl w:val="0"/>
        <w:numPr>
          <w:ilvl w:val="0"/>
          <w:numId w:val="18"/>
        </w:numPr>
        <w:snapToGrid w:val="0"/>
        <w:spacing w:after="120" w:line="312" w:lineRule="auto"/>
        <w:ind w:right="139"/>
        <w:jc w:val="both"/>
        <w:rPr>
          <w:sz w:val="19"/>
        </w:rPr>
      </w:pPr>
      <w:r w:rsidRPr="00D07449">
        <w:rPr>
          <w:sz w:val="19"/>
        </w:rPr>
        <w:t>Projektet vurderes som en ikke-signifikant ændring af Lokaltogs infrastruktur.</w:t>
      </w:r>
    </w:p>
    <w:p w14:paraId="6D71CEFC" w14:textId="77777777" w:rsidR="00F12416" w:rsidRDefault="00D14FF3" w:rsidP="00227D1E">
      <w:pPr>
        <w:widowControl w:val="0"/>
        <w:numPr>
          <w:ilvl w:val="0"/>
          <w:numId w:val="18"/>
        </w:numPr>
        <w:tabs>
          <w:tab w:val="num" w:pos="851"/>
        </w:tabs>
        <w:spacing w:after="120" w:line="312" w:lineRule="auto"/>
        <w:ind w:right="139"/>
        <w:jc w:val="both"/>
        <w:rPr>
          <w:sz w:val="19"/>
        </w:rPr>
      </w:pPr>
      <w:r w:rsidRPr="0030688C">
        <w:rPr>
          <w:sz w:val="19"/>
        </w:rPr>
        <w:t>Eventuelle tilstedeværende ledninger, kabler og rør sikres på forsvarlig måde efter nærmere aftale med banen. Eventuel erstatning/udbetaling af skade på eksisterende ledninger, kabler og rør er banen uvedkommende, dog skal banen straks underrettes, såfremt der sker skade på banens ejendom.</w:t>
      </w:r>
    </w:p>
    <w:p w14:paraId="40FA000C" w14:textId="09D5E2FE" w:rsidR="00D14FF3" w:rsidRPr="00F12416" w:rsidRDefault="00D14FF3" w:rsidP="00227D1E">
      <w:pPr>
        <w:widowControl w:val="0"/>
        <w:numPr>
          <w:ilvl w:val="0"/>
          <w:numId w:val="18"/>
        </w:numPr>
        <w:tabs>
          <w:tab w:val="num" w:pos="851"/>
        </w:tabs>
        <w:spacing w:after="120" w:line="312" w:lineRule="auto"/>
        <w:ind w:right="139"/>
        <w:jc w:val="both"/>
        <w:rPr>
          <w:sz w:val="19"/>
        </w:rPr>
      </w:pPr>
      <w:r w:rsidRPr="004E1C17">
        <w:rPr>
          <w:sz w:val="19"/>
        </w:rPr>
        <w:t>Uanset nærværende tilladelse påhviler ansvaret for korrekt udførelse og ledningernes fremtidige vedligeholdelse</w:t>
      </w:r>
      <w:r w:rsidRPr="008A65BC">
        <w:t xml:space="preserve"> </w:t>
      </w:r>
      <w:permStart w:id="555110615" w:edGrp="everyone"/>
      <w:r w:rsidRPr="00F12416">
        <w:rPr>
          <w:color w:val="ED7D31" w:themeColor="accent2"/>
        </w:rPr>
        <w:t>XXX</w:t>
      </w:r>
      <w:permEnd w:id="555110615"/>
      <w:r w:rsidRPr="004E1C17">
        <w:rPr>
          <w:sz w:val="19"/>
        </w:rPr>
        <w:t>, ligesom</w:t>
      </w:r>
      <w:r w:rsidRPr="008A65BC">
        <w:t xml:space="preserve"> </w:t>
      </w:r>
      <w:permStart w:id="2092303906" w:edGrp="everyone"/>
      <w:r w:rsidRPr="00F12416">
        <w:rPr>
          <w:color w:val="ED7D31" w:themeColor="accent2"/>
        </w:rPr>
        <w:t>XXX</w:t>
      </w:r>
      <w:r w:rsidR="00157D65" w:rsidRPr="00F12416">
        <w:rPr>
          <w:color w:val="ED7D31" w:themeColor="accent2"/>
        </w:rPr>
        <w:t xml:space="preserve"> </w:t>
      </w:r>
      <w:permEnd w:id="2092303906"/>
      <w:r w:rsidRPr="004E1C17">
        <w:rPr>
          <w:sz w:val="19"/>
        </w:rPr>
        <w:t>er ansvarlig for enhver skade, der som følge af arbejdets udførelse eller ledningernes tilstedeværelse på banens grund måtte blive påført banen, dennes personale eller ejendele, eller for skader for hvilke tredjemand måtte kunne gøre banen ansvarlig.</w:t>
      </w:r>
    </w:p>
    <w:p w14:paraId="33D9B2B0" w14:textId="77777777" w:rsidR="00F12416" w:rsidRDefault="00D14FF3" w:rsidP="00227D1E">
      <w:pPr>
        <w:widowControl w:val="0"/>
        <w:numPr>
          <w:ilvl w:val="0"/>
          <w:numId w:val="18"/>
        </w:numPr>
        <w:tabs>
          <w:tab w:val="num" w:pos="851"/>
          <w:tab w:val="left" w:pos="8222"/>
        </w:tabs>
        <w:spacing w:after="120" w:line="312" w:lineRule="auto"/>
        <w:ind w:right="139"/>
        <w:jc w:val="both"/>
        <w:rPr>
          <w:sz w:val="19"/>
        </w:rPr>
      </w:pPr>
      <w:r w:rsidRPr="008A65BC">
        <w:rPr>
          <w:sz w:val="19"/>
        </w:rPr>
        <w:t>Vedligeholdelsesarbejder og den eventuelle fjernelse af ledninger med tilbehør fra banens grund må kun finde sted efter forudgående aftale med banen.</w:t>
      </w:r>
    </w:p>
    <w:p w14:paraId="30C5362D" w14:textId="06819264" w:rsidR="00D14FF3" w:rsidRPr="00F12416" w:rsidRDefault="00D14FF3" w:rsidP="00227D1E">
      <w:pPr>
        <w:widowControl w:val="0"/>
        <w:numPr>
          <w:ilvl w:val="0"/>
          <w:numId w:val="18"/>
        </w:numPr>
        <w:tabs>
          <w:tab w:val="num" w:pos="851"/>
          <w:tab w:val="left" w:pos="8222"/>
        </w:tabs>
        <w:spacing w:after="120" w:line="312" w:lineRule="auto"/>
        <w:ind w:right="139"/>
        <w:jc w:val="both"/>
        <w:rPr>
          <w:sz w:val="19"/>
        </w:rPr>
      </w:pPr>
      <w:r w:rsidRPr="004E1C17">
        <w:rPr>
          <w:sz w:val="19"/>
        </w:rPr>
        <w:t>Kræver jernbanedriften, at ledningen må omlægges midlertidigt eller for stedse, skal</w:t>
      </w:r>
      <w:r w:rsidRPr="008A65BC">
        <w:t xml:space="preserve"> </w:t>
      </w:r>
      <w:permStart w:id="1653281651" w:edGrp="everyone"/>
      <w:r w:rsidRPr="00F12416">
        <w:rPr>
          <w:color w:val="ED7D31" w:themeColor="accent2"/>
        </w:rPr>
        <w:t xml:space="preserve">XXX </w:t>
      </w:r>
      <w:permEnd w:id="1653281651"/>
      <w:r w:rsidRPr="004E1C17">
        <w:rPr>
          <w:sz w:val="19"/>
        </w:rPr>
        <w:t>afholde udgiften hertil. For omlægningsarbejdet og for de ændrede ledningers tilstedeværelse på banens grund gælder tilsvarende betingelser – efter banens nærmere bestemmelse – som for de oprindelige ledningers etablering og tilstedeværelse. Til ledningers omlægning gives der</w:t>
      </w:r>
      <w:r w:rsidRPr="008A65BC">
        <w:t xml:space="preserve"> </w:t>
      </w:r>
      <w:permStart w:id="776682664" w:edGrp="everyone"/>
      <w:r w:rsidRPr="004E1C17">
        <w:rPr>
          <w:color w:val="ED7D31" w:themeColor="accent2"/>
        </w:rPr>
        <w:t>XXX</w:t>
      </w:r>
      <w:r>
        <w:t xml:space="preserve"> </w:t>
      </w:r>
      <w:permEnd w:id="776682664"/>
      <w:r w:rsidRPr="004E1C17">
        <w:rPr>
          <w:sz w:val="19"/>
        </w:rPr>
        <w:t>et varsel på mindst 6 måneder.</w:t>
      </w:r>
    </w:p>
    <w:p w14:paraId="004C5D5E" w14:textId="41A0EB3E" w:rsidR="00471404" w:rsidRDefault="00471404" w:rsidP="00471404">
      <w:pPr>
        <w:widowControl w:val="0"/>
        <w:numPr>
          <w:ilvl w:val="0"/>
          <w:numId w:val="18"/>
        </w:numPr>
        <w:tabs>
          <w:tab w:val="num" w:pos="851"/>
          <w:tab w:val="left" w:pos="8222"/>
        </w:tabs>
        <w:spacing w:after="120" w:line="312" w:lineRule="auto"/>
        <w:ind w:right="139"/>
        <w:jc w:val="both"/>
        <w:rPr>
          <w:sz w:val="19"/>
        </w:rPr>
      </w:pPr>
      <w:r>
        <w:rPr>
          <w:sz w:val="19"/>
        </w:rPr>
        <w:t xml:space="preserve">For LedX </w:t>
      </w:r>
      <w:r w:rsidR="00B95FE9">
        <w:rPr>
          <w:sz w:val="19"/>
        </w:rPr>
        <w:t>&gt;</w:t>
      </w:r>
      <w:r>
        <w:rPr>
          <w:sz w:val="19"/>
        </w:rPr>
        <w:t xml:space="preserve"> ø300 skal Tillæg 1 fremsendes </w:t>
      </w:r>
      <w:r w:rsidR="00B95FE9">
        <w:rPr>
          <w:sz w:val="19"/>
        </w:rPr>
        <w:t>s</w:t>
      </w:r>
      <w:r>
        <w:rPr>
          <w:sz w:val="19"/>
        </w:rPr>
        <w:t xml:space="preserve">enest 4 uger efter </w:t>
      </w:r>
      <w:r w:rsidRPr="008A65BC">
        <w:rPr>
          <w:sz w:val="19"/>
        </w:rPr>
        <w:t>arbejdets udførelse på ba</w:t>
      </w:r>
      <w:r>
        <w:rPr>
          <w:sz w:val="19"/>
        </w:rPr>
        <w:t>nearealet</w:t>
      </w:r>
      <w:r w:rsidR="00B95FE9">
        <w:rPr>
          <w:sz w:val="19"/>
        </w:rPr>
        <w:t>. Derved</w:t>
      </w:r>
      <w:r>
        <w:rPr>
          <w:sz w:val="19"/>
        </w:rPr>
        <w:t xml:space="preserve"> kan </w:t>
      </w:r>
      <w:r w:rsidR="00B95FE9">
        <w:rPr>
          <w:sz w:val="19"/>
        </w:rPr>
        <w:t xml:space="preserve">Lokaltogs CSM-RA ansvarlige </w:t>
      </w:r>
      <w:r>
        <w:rPr>
          <w:sz w:val="19"/>
        </w:rPr>
        <w:t>kontrollere</w:t>
      </w:r>
      <w:r w:rsidR="00B95FE9">
        <w:rPr>
          <w:sz w:val="19"/>
        </w:rPr>
        <w:t xml:space="preserve"> dokumenterne og projektet kan nå at rette det op, så det kan sendes til </w:t>
      </w:r>
      <w:r>
        <w:rPr>
          <w:sz w:val="19"/>
        </w:rPr>
        <w:t>Sikkerhed inden 6 uger</w:t>
      </w:r>
      <w:r w:rsidR="00B95FE9">
        <w:rPr>
          <w:sz w:val="19"/>
        </w:rPr>
        <w:t xml:space="preserve"> fra ibrugtagningen</w:t>
      </w:r>
      <w:r>
        <w:rPr>
          <w:sz w:val="19"/>
        </w:rPr>
        <w:t>.</w:t>
      </w:r>
    </w:p>
    <w:p w14:paraId="0CA68D9C" w14:textId="72F27E0F" w:rsidR="00471404" w:rsidRDefault="00471404" w:rsidP="00471404">
      <w:pPr>
        <w:widowControl w:val="0"/>
        <w:numPr>
          <w:ilvl w:val="0"/>
          <w:numId w:val="18"/>
        </w:numPr>
        <w:tabs>
          <w:tab w:val="num" w:pos="851"/>
          <w:tab w:val="left" w:pos="8222"/>
        </w:tabs>
        <w:spacing w:after="120" w:line="312" w:lineRule="auto"/>
        <w:ind w:right="139"/>
        <w:jc w:val="both"/>
        <w:rPr>
          <w:sz w:val="19"/>
        </w:rPr>
      </w:pPr>
      <w:r>
        <w:rPr>
          <w:sz w:val="19"/>
        </w:rPr>
        <w:t xml:space="preserve">For LedX </w:t>
      </w:r>
      <w:r w:rsidR="00AE03EA">
        <w:rPr>
          <w:sz w:val="19"/>
        </w:rPr>
        <w:t>&lt;</w:t>
      </w:r>
      <w:r>
        <w:rPr>
          <w:sz w:val="19"/>
        </w:rPr>
        <w:t xml:space="preserve"> ø300 </w:t>
      </w:r>
      <w:r w:rsidR="00AE03EA">
        <w:rPr>
          <w:sz w:val="19"/>
        </w:rPr>
        <w:t>skal Tillæg 1 fremsendes s</w:t>
      </w:r>
      <w:r>
        <w:rPr>
          <w:sz w:val="19"/>
        </w:rPr>
        <w:t xml:space="preserve">enest 4 uger efter </w:t>
      </w:r>
      <w:r w:rsidRPr="008A65BC">
        <w:rPr>
          <w:sz w:val="19"/>
        </w:rPr>
        <w:t>arbejdets udførelse på ba</w:t>
      </w:r>
      <w:r>
        <w:rPr>
          <w:sz w:val="19"/>
        </w:rPr>
        <w:t>nearealet</w:t>
      </w:r>
      <w:r w:rsidR="00AE03EA">
        <w:rPr>
          <w:sz w:val="19"/>
        </w:rPr>
        <w:t xml:space="preserve">. Dette skal indeholde </w:t>
      </w:r>
      <w:r>
        <w:rPr>
          <w:sz w:val="19"/>
        </w:rPr>
        <w:t xml:space="preserve">en opdateret sikkerhedspakke </w:t>
      </w:r>
      <w:r w:rsidR="00AE03EA">
        <w:rPr>
          <w:sz w:val="19"/>
        </w:rPr>
        <w:t>hvor</w:t>
      </w:r>
      <w:r>
        <w:rPr>
          <w:sz w:val="19"/>
        </w:rPr>
        <w:t xml:space="preserve"> eventuelle ændringer under udførelsen </w:t>
      </w:r>
      <w:r w:rsidR="00AE03EA">
        <w:rPr>
          <w:sz w:val="19"/>
        </w:rPr>
        <w:t xml:space="preserve">fremgår, </w:t>
      </w:r>
      <w:r>
        <w:rPr>
          <w:sz w:val="19"/>
        </w:rPr>
        <w:t xml:space="preserve">samt en vurdering </w:t>
      </w:r>
      <w:r w:rsidRPr="0068069E">
        <w:rPr>
          <w:sz w:val="19"/>
        </w:rPr>
        <w:t>af hvilken indflydelse ændringerne har. Derudover skal to bilag tilføjes</w:t>
      </w:r>
      <w:r w:rsidR="00AE03EA">
        <w:rPr>
          <w:sz w:val="19"/>
        </w:rPr>
        <w:t>,</w:t>
      </w:r>
      <w:r w:rsidRPr="0068069E">
        <w:rPr>
          <w:sz w:val="19"/>
        </w:rPr>
        <w:t xml:space="preserve"> </w:t>
      </w:r>
      <w:r w:rsidR="00AE03EA">
        <w:rPr>
          <w:sz w:val="19"/>
        </w:rPr>
        <w:t>s</w:t>
      </w:r>
      <w:r w:rsidRPr="0068069E">
        <w:rPr>
          <w:sz w:val="19"/>
        </w:rPr>
        <w:t xml:space="preserve">porsagkyndiges kontrolskema og </w:t>
      </w:r>
      <w:r w:rsidRPr="0068069E">
        <w:rPr>
          <w:sz w:val="19"/>
        </w:rPr>
        <w:lastRenderedPageBreak/>
        <w:t>entreprenørens borerapport</w:t>
      </w:r>
      <w:r>
        <w:rPr>
          <w:sz w:val="19"/>
        </w:rPr>
        <w:t xml:space="preserve"> samt evt. afvigerapport</w:t>
      </w:r>
      <w:r w:rsidRPr="0068069E">
        <w:rPr>
          <w:sz w:val="19"/>
        </w:rPr>
        <w:t>.</w:t>
      </w:r>
    </w:p>
    <w:p w14:paraId="0701C66A" w14:textId="77777777" w:rsidR="00D14FF3" w:rsidRDefault="00D14FF3" w:rsidP="00D14FF3">
      <w:pPr>
        <w:widowControl w:val="0"/>
        <w:numPr>
          <w:ilvl w:val="0"/>
          <w:numId w:val="18"/>
        </w:numPr>
        <w:tabs>
          <w:tab w:val="num" w:pos="851"/>
        </w:tabs>
        <w:spacing w:after="120" w:line="312" w:lineRule="auto"/>
        <w:ind w:right="139"/>
        <w:jc w:val="both"/>
        <w:rPr>
          <w:sz w:val="19"/>
        </w:rPr>
      </w:pPr>
      <w:r w:rsidRPr="008A65BC">
        <w:rPr>
          <w:sz w:val="19"/>
        </w:rPr>
        <w:t xml:space="preserve">Samtlige udgifter, som i sagens anledning påføres </w:t>
      </w:r>
      <w:r>
        <w:rPr>
          <w:sz w:val="19"/>
        </w:rPr>
        <w:t>Lokaltog</w:t>
      </w:r>
      <w:r w:rsidRPr="008A65BC">
        <w:rPr>
          <w:sz w:val="19"/>
        </w:rPr>
        <w:t>, herunder bl.a. udgifter som følge af togforsinkelser eller andre trafikale omkostninger, alt med dækningsomkos</w:t>
      </w:r>
      <w:r>
        <w:rPr>
          <w:sz w:val="19"/>
        </w:rPr>
        <w:t>t</w:t>
      </w:r>
      <w:r w:rsidRPr="008A65BC">
        <w:rPr>
          <w:sz w:val="19"/>
        </w:rPr>
        <w:t xml:space="preserve">ninger, afholdes af ledningsejeren og godtgøres </w:t>
      </w:r>
      <w:r>
        <w:rPr>
          <w:sz w:val="19"/>
        </w:rPr>
        <w:t>Lokaltog</w:t>
      </w:r>
      <w:r w:rsidRPr="008A65BC">
        <w:rPr>
          <w:sz w:val="19"/>
        </w:rPr>
        <w:t xml:space="preserve"> efter regning.</w:t>
      </w:r>
    </w:p>
    <w:p w14:paraId="22F90818" w14:textId="77777777" w:rsidR="00114586" w:rsidRDefault="00114586" w:rsidP="00114586">
      <w:pPr>
        <w:widowControl w:val="0"/>
        <w:tabs>
          <w:tab w:val="num" w:pos="851"/>
        </w:tabs>
        <w:spacing w:after="120" w:line="312" w:lineRule="auto"/>
        <w:ind w:left="720" w:right="139"/>
        <w:jc w:val="both"/>
        <w:rPr>
          <w:sz w:val="19"/>
        </w:rPr>
      </w:pPr>
    </w:p>
    <w:p w14:paraId="07F6F5F8" w14:textId="77777777" w:rsidR="00D14FF3" w:rsidRDefault="00D14FF3" w:rsidP="00D14FF3">
      <w:pPr>
        <w:spacing w:after="120" w:line="312" w:lineRule="auto"/>
        <w:ind w:right="139"/>
        <w:jc w:val="both"/>
        <w:rPr>
          <w:b/>
          <w:sz w:val="19"/>
        </w:rPr>
      </w:pPr>
      <w:r w:rsidRPr="00CD4ADB">
        <w:rPr>
          <w:b/>
          <w:sz w:val="19"/>
        </w:rPr>
        <w:t>Sikkerhedsforhold</w:t>
      </w:r>
      <w:r>
        <w:rPr>
          <w:b/>
          <w:sz w:val="19"/>
        </w:rPr>
        <w:t>.</w:t>
      </w:r>
    </w:p>
    <w:p w14:paraId="514EAD75" w14:textId="77777777" w:rsidR="0021364A" w:rsidRDefault="0021364A" w:rsidP="00D14FF3">
      <w:pPr>
        <w:pStyle w:val="Listeafsnit"/>
        <w:widowControl w:val="0"/>
        <w:numPr>
          <w:ilvl w:val="0"/>
          <w:numId w:val="19"/>
        </w:numPr>
        <w:spacing w:after="120" w:line="312" w:lineRule="auto"/>
        <w:ind w:right="139"/>
        <w:jc w:val="both"/>
        <w:rPr>
          <w:sz w:val="19"/>
        </w:rPr>
      </w:pPr>
      <w:r w:rsidRPr="00CD4ADB">
        <w:rPr>
          <w:sz w:val="19"/>
        </w:rPr>
        <w:t xml:space="preserve">Der skal udfærdiges en jernbanesikkerhedsplan, som skal </w:t>
      </w:r>
      <w:r>
        <w:rPr>
          <w:sz w:val="19"/>
        </w:rPr>
        <w:t xml:space="preserve">sendes til godkendelse via Lokaltogs 3. parts projektleder. Jernbanesikkerhedsplanen må </w:t>
      </w:r>
      <w:r w:rsidRPr="00437730">
        <w:rPr>
          <w:b/>
          <w:bCs/>
          <w:sz w:val="19"/>
        </w:rPr>
        <w:t>ikke</w:t>
      </w:r>
      <w:r>
        <w:rPr>
          <w:sz w:val="19"/>
        </w:rPr>
        <w:t xml:space="preserve"> sendes direkte til</w:t>
      </w:r>
      <w:r w:rsidRPr="00713944">
        <w:rPr>
          <w:sz w:val="19"/>
        </w:rPr>
        <w:t xml:space="preserve"> Lokaltogs SR-koordinator </w:t>
      </w:r>
      <w:r>
        <w:rPr>
          <w:sz w:val="19"/>
        </w:rPr>
        <w:t xml:space="preserve">eller </w:t>
      </w:r>
      <w:r w:rsidRPr="00713944">
        <w:rPr>
          <w:sz w:val="19"/>
        </w:rPr>
        <w:t>via Lokaltogs hjemmeside.</w:t>
      </w:r>
    </w:p>
    <w:p w14:paraId="12E2CC85" w14:textId="68DF4C7E" w:rsidR="00137D09" w:rsidRDefault="00137D09" w:rsidP="00822B1F">
      <w:pPr>
        <w:pStyle w:val="Listeafsnit"/>
        <w:widowControl w:val="0"/>
        <w:spacing w:after="120" w:line="312" w:lineRule="auto"/>
        <w:ind w:right="139"/>
        <w:jc w:val="both"/>
        <w:rPr>
          <w:sz w:val="19"/>
        </w:rPr>
      </w:pPr>
    </w:p>
    <w:p w14:paraId="2846EDA2" w14:textId="06100684" w:rsidR="00D14FF3" w:rsidRPr="00713944" w:rsidRDefault="00D14FF3" w:rsidP="00D14FF3">
      <w:pPr>
        <w:pStyle w:val="Listeafsnit"/>
        <w:widowControl w:val="0"/>
        <w:numPr>
          <w:ilvl w:val="0"/>
          <w:numId w:val="19"/>
        </w:numPr>
        <w:spacing w:after="120" w:line="312" w:lineRule="auto"/>
        <w:ind w:right="139"/>
        <w:jc w:val="both"/>
        <w:rPr>
          <w:sz w:val="19"/>
        </w:rPr>
      </w:pPr>
      <w:r w:rsidRPr="00713944">
        <w:rPr>
          <w:sz w:val="19"/>
        </w:rPr>
        <w:t>Arbejdet skal udføres under ledelse af en SR-arbejdsleder, hvis anvisninger skal efterkommes, når der foregår arbejde ved eller under sporet. Der skal ligeledes være en sporsagkyndig til stede når der bores under sporet.</w:t>
      </w:r>
      <w:r w:rsidR="00115A1D">
        <w:rPr>
          <w:sz w:val="19"/>
        </w:rPr>
        <w:t xml:space="preserve"> </w:t>
      </w:r>
      <w:r w:rsidR="00115A1D" w:rsidRPr="0028172B">
        <w:rPr>
          <w:sz w:val="19"/>
        </w:rPr>
        <w:t>Sporsagkyndiges kompetencer skal godkendes inden udførelsen.</w:t>
      </w:r>
    </w:p>
    <w:p w14:paraId="441735B6" w14:textId="77777777" w:rsidR="00D14FF3" w:rsidRPr="00CD4ADB" w:rsidRDefault="00D14FF3" w:rsidP="00D14FF3">
      <w:pPr>
        <w:pStyle w:val="Listeafsnit"/>
        <w:spacing w:after="120" w:line="312" w:lineRule="auto"/>
        <w:ind w:right="139"/>
        <w:jc w:val="both"/>
        <w:rPr>
          <w:sz w:val="19"/>
        </w:rPr>
      </w:pPr>
    </w:p>
    <w:p w14:paraId="497457DA" w14:textId="77777777" w:rsidR="00D14FF3" w:rsidRPr="00AC0559" w:rsidRDefault="00D14FF3" w:rsidP="00D14FF3">
      <w:pPr>
        <w:pStyle w:val="Listeafsnit"/>
        <w:widowControl w:val="0"/>
        <w:numPr>
          <w:ilvl w:val="0"/>
          <w:numId w:val="19"/>
        </w:numPr>
        <w:spacing w:after="120" w:line="312" w:lineRule="auto"/>
        <w:jc w:val="both"/>
        <w:rPr>
          <w:sz w:val="19"/>
        </w:rPr>
      </w:pPr>
      <w:r w:rsidRPr="00CD4ADB">
        <w:rPr>
          <w:sz w:val="19"/>
        </w:rPr>
        <w:t xml:space="preserve">Vi gør opmærksom på, at enhver person, der færdes eller arbejder nærmere end </w:t>
      </w:r>
      <w:smartTag w:uri="urn:schemas-microsoft-com:office:smarttags" w:element="metricconverter">
        <w:smartTagPr>
          <w:attr w:name="ProductID" w:val="4 m"/>
        </w:smartTagPr>
        <w:r w:rsidRPr="00CD4ADB">
          <w:rPr>
            <w:sz w:val="19"/>
          </w:rPr>
          <w:t>4 m</w:t>
        </w:r>
      </w:smartTag>
      <w:r w:rsidRPr="00CD4ADB">
        <w:rPr>
          <w:sz w:val="19"/>
        </w:rPr>
        <w:t xml:space="preserve"> fra nærmeste skinne ved spor i drift, hvor der normalt ikke er offentlig adgang, skal have gennemført sikkerhedskursus ”Pas på, på banen” og være i besiddelse af adgangskort samt være iklædt orange sikkerhedsbeklædning i.h.t. EU-norm, EN 471 klasse 3.</w:t>
      </w:r>
      <w:r>
        <w:rPr>
          <w:sz w:val="19"/>
        </w:rPr>
        <w:t xml:space="preserve"> Se Lokaltogs </w:t>
      </w:r>
      <w:hyperlink r:id="rId11" w:history="1">
        <w:r w:rsidRPr="00AC0559">
          <w:rPr>
            <w:rStyle w:val="Hyperlink"/>
            <w:sz w:val="19"/>
          </w:rPr>
          <w:t>hjemmeside</w:t>
        </w:r>
      </w:hyperlink>
      <w:r>
        <w:rPr>
          <w:sz w:val="19"/>
        </w:rPr>
        <w:t xml:space="preserve"> for info vedr. bestilling af legitimationskort.</w:t>
      </w:r>
    </w:p>
    <w:p w14:paraId="0F5B285B" w14:textId="77777777" w:rsidR="00D14FF3" w:rsidRDefault="00D14FF3" w:rsidP="00D14FF3">
      <w:pPr>
        <w:pStyle w:val="Listeafsnit"/>
        <w:spacing w:after="120" w:line="312" w:lineRule="auto"/>
        <w:jc w:val="both"/>
        <w:rPr>
          <w:sz w:val="19"/>
        </w:rPr>
      </w:pPr>
    </w:p>
    <w:p w14:paraId="6EF55727" w14:textId="77777777" w:rsidR="0021364A" w:rsidRPr="00CD4ADB" w:rsidRDefault="0021364A" w:rsidP="00D14FF3">
      <w:pPr>
        <w:pStyle w:val="Listeafsnit"/>
        <w:spacing w:after="120" w:line="312" w:lineRule="auto"/>
        <w:jc w:val="both"/>
        <w:rPr>
          <w:sz w:val="19"/>
        </w:rPr>
      </w:pPr>
    </w:p>
    <w:p w14:paraId="3727DC96" w14:textId="77777777" w:rsidR="00D14FF3" w:rsidRDefault="00D14FF3" w:rsidP="00D14FF3">
      <w:pPr>
        <w:spacing w:after="120" w:line="312" w:lineRule="auto"/>
        <w:rPr>
          <w:sz w:val="19"/>
        </w:rPr>
      </w:pPr>
      <w:r>
        <w:rPr>
          <w:sz w:val="19"/>
        </w:rPr>
        <w:t>Med v</w:t>
      </w:r>
      <w:r w:rsidRPr="008A65BC">
        <w:rPr>
          <w:sz w:val="19"/>
        </w:rPr>
        <w:t>enlig hilsen</w:t>
      </w:r>
    </w:p>
    <w:p w14:paraId="0F4642CF" w14:textId="598664E0" w:rsidR="00D14FF3" w:rsidRPr="00227D1E" w:rsidRDefault="0021364A" w:rsidP="00227D1E">
      <w:pPr>
        <w:pStyle w:val="orangetekst"/>
        <w:rPr>
          <w:color w:val="ED7D31" w:themeColor="accent2"/>
        </w:rPr>
      </w:pPr>
      <w:permStart w:id="880348561" w:edGrp="everyone"/>
      <w:r w:rsidRPr="00227D1E">
        <w:rPr>
          <w:color w:val="ED7D31" w:themeColor="accent2"/>
        </w:rPr>
        <w:t>Navn</w:t>
      </w:r>
    </w:p>
    <w:permEnd w:id="880348561"/>
    <w:p w14:paraId="3D0029AB" w14:textId="13D8BCD2" w:rsidR="00D14FF3" w:rsidRDefault="0021364A" w:rsidP="00D14FF3">
      <w:pPr>
        <w:spacing w:after="120" w:line="312" w:lineRule="auto"/>
        <w:rPr>
          <w:sz w:val="19"/>
        </w:rPr>
      </w:pPr>
      <w:r>
        <w:rPr>
          <w:sz w:val="19"/>
        </w:rPr>
        <w:t>3.parts projektleder</w:t>
      </w:r>
    </w:p>
    <w:p w14:paraId="64B41AAA" w14:textId="190E674D" w:rsidR="005713FF" w:rsidRPr="000438AD" w:rsidRDefault="00D14FF3" w:rsidP="00137D09">
      <w:pPr>
        <w:spacing w:after="120" w:line="312" w:lineRule="auto"/>
      </w:pPr>
      <w:r>
        <w:rPr>
          <w:sz w:val="19"/>
        </w:rPr>
        <w:t>Lokaltog A/S</w:t>
      </w:r>
    </w:p>
    <w:bookmarkEnd w:id="0"/>
    <w:p w14:paraId="24314A02" w14:textId="77777777" w:rsidR="00B14E45" w:rsidRPr="000438AD" w:rsidRDefault="00B14E45" w:rsidP="0026502A"/>
    <w:sectPr w:rsidR="00B14E45" w:rsidRPr="000438AD" w:rsidSect="00410DE1">
      <w:headerReference w:type="even" r:id="rId12"/>
      <w:headerReference w:type="default" r:id="rId13"/>
      <w:footerReference w:type="even" r:id="rId14"/>
      <w:footerReference w:type="default" r:id="rId15"/>
      <w:headerReference w:type="first" r:id="rId16"/>
      <w:footerReference w:type="first" r:id="rId17"/>
      <w:pgSz w:w="11907" w:h="16840" w:code="9"/>
      <w:pgMar w:top="2268" w:right="1701" w:bottom="1474" w:left="1418" w:header="113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E3186" w14:textId="77777777" w:rsidR="001F4F3E" w:rsidRDefault="001F4F3E">
      <w:r>
        <w:separator/>
      </w:r>
    </w:p>
  </w:endnote>
  <w:endnote w:type="continuationSeparator" w:id="0">
    <w:p w14:paraId="630956FD" w14:textId="77777777" w:rsidR="001F4F3E" w:rsidRDefault="001F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BAA6" w14:textId="77777777" w:rsidR="00DA354B" w:rsidRDefault="00DA354B">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itter"/>
      <w:tblW w:w="8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2722"/>
      <w:gridCol w:w="2268"/>
      <w:gridCol w:w="1559"/>
      <w:gridCol w:w="1843"/>
    </w:tblGrid>
    <w:tr w:rsidR="00B6113B" w:rsidRPr="00A86B45" w14:paraId="31A98BF2" w14:textId="77777777" w:rsidTr="00FC6961">
      <w:tc>
        <w:tcPr>
          <w:tcW w:w="2722" w:type="dxa"/>
        </w:tcPr>
        <w:p w14:paraId="02A7B00B" w14:textId="77777777" w:rsidR="00B6113B" w:rsidRPr="00B6113B" w:rsidRDefault="00B6113B" w:rsidP="00B6113B">
          <w:pPr>
            <w:pStyle w:val="Sidefod"/>
            <w:spacing w:line="312" w:lineRule="auto"/>
            <w:rPr>
              <w:color w:val="808080"/>
              <w:sz w:val="16"/>
              <w:szCs w:val="16"/>
              <w:lang w:val="da-DK"/>
            </w:rPr>
          </w:pPr>
          <w:r w:rsidRPr="00B6113B">
            <w:rPr>
              <w:color w:val="808080"/>
              <w:sz w:val="16"/>
              <w:szCs w:val="16"/>
              <w:lang w:val="da-DK"/>
            </w:rPr>
            <w:t>Lokaltog A/S</w:t>
          </w:r>
        </w:p>
        <w:p w14:paraId="76194CEA" w14:textId="77777777" w:rsidR="00B6113B" w:rsidRPr="00A86B45" w:rsidRDefault="00B6113B" w:rsidP="00B6113B">
          <w:pPr>
            <w:textDirection w:val="btLr"/>
            <w:rPr>
              <w:color w:val="808080"/>
              <w:sz w:val="14"/>
              <w:szCs w:val="14"/>
            </w:rPr>
          </w:pPr>
          <w:r>
            <w:rPr>
              <w:color w:val="808080"/>
              <w:sz w:val="14"/>
              <w:szCs w:val="14"/>
            </w:rPr>
            <w:t>CVR-nummer. 26 15 90 40</w:t>
          </w:r>
        </w:p>
        <w:p w14:paraId="43A8B2AF" w14:textId="77777777" w:rsidR="00B6113B" w:rsidRPr="00A86B45" w:rsidRDefault="00B6113B" w:rsidP="00B6113B">
          <w:pPr>
            <w:pStyle w:val="Sidefod"/>
            <w:spacing w:line="312" w:lineRule="auto"/>
            <w:rPr>
              <w:color w:val="808080"/>
              <w:sz w:val="16"/>
              <w:szCs w:val="16"/>
            </w:rPr>
          </w:pPr>
        </w:p>
      </w:tc>
      <w:tc>
        <w:tcPr>
          <w:tcW w:w="2268" w:type="dxa"/>
        </w:tcPr>
        <w:p w14:paraId="39DBAFED" w14:textId="31B847ED" w:rsidR="00B6113B" w:rsidRPr="00A86B45" w:rsidRDefault="00B6113B" w:rsidP="00B6113B">
          <w:pPr>
            <w:pStyle w:val="Sidefod"/>
            <w:spacing w:line="312" w:lineRule="auto"/>
            <w:rPr>
              <w:color w:val="808080"/>
              <w:sz w:val="16"/>
              <w:szCs w:val="16"/>
            </w:rPr>
          </w:pPr>
          <w:r>
            <w:rPr>
              <w:color w:val="808080"/>
              <w:sz w:val="16"/>
              <w:szCs w:val="16"/>
            </w:rPr>
            <w:t>Thistedgade 10</w:t>
          </w:r>
        </w:p>
        <w:p w14:paraId="3BF8F475" w14:textId="712B1123" w:rsidR="00B6113B" w:rsidRPr="00A86B45" w:rsidRDefault="00B6113B" w:rsidP="00B6113B">
          <w:pPr>
            <w:pStyle w:val="Sidefod"/>
            <w:spacing w:line="312" w:lineRule="auto"/>
            <w:rPr>
              <w:color w:val="808080"/>
              <w:sz w:val="16"/>
              <w:szCs w:val="16"/>
            </w:rPr>
          </w:pPr>
          <w:r>
            <w:rPr>
              <w:color w:val="808080"/>
              <w:sz w:val="16"/>
              <w:szCs w:val="16"/>
            </w:rPr>
            <w:t>2630 Taastrup</w:t>
          </w:r>
        </w:p>
      </w:tc>
      <w:tc>
        <w:tcPr>
          <w:tcW w:w="1559" w:type="dxa"/>
        </w:tcPr>
        <w:p w14:paraId="58C712C8" w14:textId="77777777" w:rsidR="00B6113B" w:rsidRPr="00A86B45" w:rsidRDefault="00B6113B" w:rsidP="00B6113B">
          <w:pPr>
            <w:pStyle w:val="Sidefod"/>
            <w:spacing w:line="312" w:lineRule="auto"/>
            <w:rPr>
              <w:color w:val="808080"/>
              <w:sz w:val="16"/>
              <w:szCs w:val="16"/>
            </w:rPr>
          </w:pPr>
          <w:r>
            <w:rPr>
              <w:color w:val="808080"/>
              <w:sz w:val="16"/>
              <w:szCs w:val="16"/>
            </w:rPr>
            <w:t>post</w:t>
          </w:r>
          <w:r w:rsidRPr="00A86B45">
            <w:rPr>
              <w:color w:val="808080"/>
              <w:sz w:val="16"/>
              <w:szCs w:val="16"/>
            </w:rPr>
            <w:t>@</w:t>
          </w:r>
          <w:r>
            <w:rPr>
              <w:color w:val="808080"/>
              <w:sz w:val="16"/>
              <w:szCs w:val="16"/>
            </w:rPr>
            <w:t>lokaltog</w:t>
          </w:r>
          <w:r w:rsidRPr="00A86B45">
            <w:rPr>
              <w:color w:val="808080"/>
              <w:sz w:val="16"/>
              <w:szCs w:val="16"/>
            </w:rPr>
            <w:t>.dk</w:t>
          </w:r>
        </w:p>
        <w:p w14:paraId="68285A2C" w14:textId="77777777" w:rsidR="00B6113B" w:rsidRPr="00A86B45" w:rsidRDefault="00B6113B" w:rsidP="00B6113B">
          <w:pPr>
            <w:textDirection w:val="btLr"/>
            <w:rPr>
              <w:color w:val="808080"/>
              <w:sz w:val="16"/>
              <w:szCs w:val="16"/>
            </w:rPr>
          </w:pPr>
        </w:p>
      </w:tc>
      <w:tc>
        <w:tcPr>
          <w:tcW w:w="1843" w:type="dxa"/>
        </w:tcPr>
        <w:p w14:paraId="6F1829D1" w14:textId="77777777" w:rsidR="00B6113B" w:rsidRPr="00A86B45" w:rsidRDefault="00B6113B" w:rsidP="00B6113B">
          <w:pPr>
            <w:pStyle w:val="Sidefod"/>
            <w:spacing w:line="312" w:lineRule="auto"/>
            <w:rPr>
              <w:color w:val="808080"/>
              <w:sz w:val="16"/>
              <w:szCs w:val="16"/>
            </w:rPr>
          </w:pPr>
          <w:r w:rsidRPr="00A86B45">
            <w:rPr>
              <w:color w:val="808080"/>
              <w:sz w:val="16"/>
              <w:szCs w:val="16"/>
            </w:rPr>
            <w:t xml:space="preserve">Telefon </w:t>
          </w:r>
          <w:r>
            <w:rPr>
              <w:color w:val="808080"/>
              <w:sz w:val="16"/>
              <w:szCs w:val="16"/>
            </w:rPr>
            <w:t>70 20 00 54</w:t>
          </w:r>
        </w:p>
        <w:p w14:paraId="0D091CFB" w14:textId="77777777" w:rsidR="00B6113B" w:rsidRPr="00A86B45" w:rsidRDefault="00B6113B" w:rsidP="00B6113B">
          <w:pPr>
            <w:pStyle w:val="Sidefod"/>
            <w:spacing w:line="312" w:lineRule="auto"/>
            <w:rPr>
              <w:color w:val="808080"/>
              <w:sz w:val="16"/>
              <w:szCs w:val="16"/>
            </w:rPr>
          </w:pPr>
        </w:p>
      </w:tc>
    </w:tr>
  </w:tbl>
  <w:p w14:paraId="0D11DC2A" w14:textId="77777777" w:rsidR="0072142C" w:rsidRDefault="0072142C"/>
  <w:p w14:paraId="0137F800" w14:textId="0852769D" w:rsidR="0072142C" w:rsidRPr="00924E9D" w:rsidRDefault="00893517" w:rsidP="00924E9D">
    <w:pPr>
      <w:pStyle w:val="Sidefod"/>
      <w:tabs>
        <w:tab w:val="clear" w:pos="4986"/>
        <w:tab w:val="clear" w:pos="9972"/>
        <w:tab w:val="center" w:pos="4819"/>
        <w:tab w:val="right" w:pos="9638"/>
      </w:tabs>
      <w:spacing w:line="240" w:lineRule="auto"/>
      <w:ind w:right="-284"/>
      <w:rPr>
        <w:sz w:val="16"/>
        <w:szCs w:val="16"/>
        <w:lang w:val="da-DK"/>
      </w:rPr>
    </w:pPr>
    <w:r>
      <w:rPr>
        <w:sz w:val="16"/>
        <w:szCs w:val="16"/>
        <w:lang w:val="da-DK"/>
      </w:rPr>
      <w:t>Skabelon nr. S</w:t>
    </w:r>
    <w:r w:rsidR="00A6491B">
      <w:rPr>
        <w:sz w:val="16"/>
        <w:szCs w:val="16"/>
        <w:lang w:val="da-DK"/>
      </w:rPr>
      <w:t>210_</w:t>
    </w:r>
    <w:r w:rsidR="0093299B">
      <w:rPr>
        <w:sz w:val="16"/>
        <w:szCs w:val="16"/>
        <w:lang w:val="da-DK"/>
      </w:rPr>
      <w:t>0</w:t>
    </w:r>
    <w:r w:rsidR="00DA354B">
      <w:rPr>
        <w:sz w:val="16"/>
        <w:szCs w:val="16"/>
        <w:lang w:val="da-DK"/>
      </w:rPr>
      <w:t>2</w:t>
    </w:r>
    <w:r w:rsidR="00924E9D">
      <w:rPr>
        <w:sz w:val="16"/>
        <w:szCs w:val="16"/>
        <w:lang w:val="da-DK"/>
      </w:rPr>
      <w:tab/>
    </w:r>
    <w:r w:rsidR="00924E9D">
      <w:rPr>
        <w:sz w:val="16"/>
        <w:szCs w:val="16"/>
        <w:lang w:val="da-DK"/>
      </w:rPr>
      <w:tab/>
    </w:r>
    <w:r w:rsidR="00924E9D" w:rsidRPr="00924E9D">
      <w:rPr>
        <w:sz w:val="16"/>
        <w:szCs w:val="16"/>
        <w:lang w:val="da-DK"/>
      </w:rPr>
      <w:t xml:space="preserve">Side </w:t>
    </w:r>
    <w:r w:rsidR="00924E9D" w:rsidRPr="00924E9D">
      <w:rPr>
        <w:b/>
        <w:bCs/>
        <w:sz w:val="16"/>
        <w:szCs w:val="16"/>
        <w:lang w:val="da-DK"/>
      </w:rPr>
      <w:fldChar w:fldCharType="begin"/>
    </w:r>
    <w:r w:rsidR="00924E9D" w:rsidRPr="00924E9D">
      <w:rPr>
        <w:b/>
        <w:bCs/>
        <w:sz w:val="16"/>
        <w:szCs w:val="16"/>
        <w:lang w:val="da-DK"/>
      </w:rPr>
      <w:instrText>PAGE  \* Arabic  \* MERGEFORMAT</w:instrText>
    </w:r>
    <w:r w:rsidR="00924E9D" w:rsidRPr="00924E9D">
      <w:rPr>
        <w:b/>
        <w:bCs/>
        <w:sz w:val="16"/>
        <w:szCs w:val="16"/>
        <w:lang w:val="da-DK"/>
      </w:rPr>
      <w:fldChar w:fldCharType="separate"/>
    </w:r>
    <w:r w:rsidR="00975B77">
      <w:rPr>
        <w:b/>
        <w:bCs/>
        <w:sz w:val="16"/>
        <w:szCs w:val="16"/>
        <w:lang w:val="da-DK"/>
      </w:rPr>
      <w:t>1</w:t>
    </w:r>
    <w:r w:rsidR="00924E9D" w:rsidRPr="00924E9D">
      <w:rPr>
        <w:b/>
        <w:bCs/>
        <w:sz w:val="16"/>
        <w:szCs w:val="16"/>
        <w:lang w:val="da-DK"/>
      </w:rPr>
      <w:fldChar w:fldCharType="end"/>
    </w:r>
    <w:r w:rsidR="00924E9D" w:rsidRPr="00924E9D">
      <w:rPr>
        <w:sz w:val="16"/>
        <w:szCs w:val="16"/>
        <w:lang w:val="da-DK"/>
      </w:rPr>
      <w:t xml:space="preserve"> af </w:t>
    </w:r>
    <w:r w:rsidR="00924E9D" w:rsidRPr="00924E9D">
      <w:rPr>
        <w:b/>
        <w:bCs/>
        <w:sz w:val="16"/>
        <w:szCs w:val="16"/>
        <w:lang w:val="da-DK"/>
      </w:rPr>
      <w:fldChar w:fldCharType="begin"/>
    </w:r>
    <w:r w:rsidR="00924E9D" w:rsidRPr="00924E9D">
      <w:rPr>
        <w:b/>
        <w:bCs/>
        <w:sz w:val="16"/>
        <w:szCs w:val="16"/>
        <w:lang w:val="da-DK"/>
      </w:rPr>
      <w:instrText>NUMPAGES  \* Arabic  \* MERGEFORMAT</w:instrText>
    </w:r>
    <w:r w:rsidR="00924E9D" w:rsidRPr="00924E9D">
      <w:rPr>
        <w:b/>
        <w:bCs/>
        <w:sz w:val="16"/>
        <w:szCs w:val="16"/>
        <w:lang w:val="da-DK"/>
      </w:rPr>
      <w:fldChar w:fldCharType="separate"/>
    </w:r>
    <w:r w:rsidR="00975B77">
      <w:rPr>
        <w:b/>
        <w:bCs/>
        <w:sz w:val="16"/>
        <w:szCs w:val="16"/>
        <w:lang w:val="da-DK"/>
      </w:rPr>
      <w:t>1</w:t>
    </w:r>
    <w:r w:rsidR="00924E9D" w:rsidRPr="00924E9D">
      <w:rPr>
        <w:b/>
        <w:bCs/>
        <w:sz w:val="16"/>
        <w:szCs w:val="16"/>
        <w:lang w:val="da-DK"/>
      </w:rPr>
      <w:fldChar w:fldCharType="end"/>
    </w:r>
  </w:p>
  <w:p w14:paraId="5B31C914" w14:textId="77777777" w:rsidR="0072142C" w:rsidRPr="00924E9D" w:rsidRDefault="0072142C" w:rsidP="00410DE1">
    <w:pPr>
      <w:pStyle w:val="Sidefod"/>
      <w:rPr>
        <w:lang w:val="da-DK"/>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E0C3" w14:textId="77777777" w:rsidR="0072142C" w:rsidRPr="00EB1750" w:rsidRDefault="0072142C" w:rsidP="00D508E7">
    <w:pPr>
      <w:pStyle w:val="Sidefod"/>
      <w:pBdr>
        <w:bottom w:val="single" w:sz="12" w:space="5" w:color="auto"/>
      </w:pBdr>
      <w:rPr>
        <w:sz w:val="16"/>
        <w:szCs w:val="16"/>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1283"/>
      <w:gridCol w:w="2039"/>
      <w:gridCol w:w="2612"/>
      <w:gridCol w:w="990"/>
    </w:tblGrid>
    <w:tr w:rsidR="0072142C" w14:paraId="6E50A1AD" w14:textId="77777777" w:rsidTr="00D508E7">
      <w:trPr>
        <w:trHeight w:val="608"/>
      </w:trPr>
      <w:tc>
        <w:tcPr>
          <w:tcW w:w="2115" w:type="dxa"/>
        </w:tcPr>
        <w:p w14:paraId="0EA27EF8" w14:textId="77777777" w:rsidR="0072142C" w:rsidRPr="00D508E7" w:rsidRDefault="0072142C" w:rsidP="00D508E7">
          <w:pPr>
            <w:pStyle w:val="Sidefod"/>
            <w:rPr>
              <w:lang w:val="da-DK"/>
            </w:rPr>
          </w:pPr>
          <w:r>
            <w:rPr>
              <w:lang w:val="da-DK"/>
            </w:rPr>
            <w:t>Dokumentansvarlig</w:t>
          </w:r>
        </w:p>
        <w:p w14:paraId="0AEDB9AD" w14:textId="77777777" w:rsidR="0072142C" w:rsidRPr="00D508E7" w:rsidRDefault="0072142C" w:rsidP="00D508E7">
          <w:pPr>
            <w:pStyle w:val="Sidefod"/>
            <w:rPr>
              <w:lang w:val="da-DK"/>
            </w:rPr>
          </w:pPr>
          <w:r>
            <w:rPr>
              <w:color w:val="000000" w:themeColor="text1"/>
              <w:lang w:val="da-DK"/>
            </w:rPr>
            <w:t>LKO</w:t>
          </w:r>
        </w:p>
      </w:tc>
      <w:tc>
        <w:tcPr>
          <w:tcW w:w="1283" w:type="dxa"/>
        </w:tcPr>
        <w:p w14:paraId="5CF8E38F" w14:textId="77777777" w:rsidR="0072142C" w:rsidRPr="00D508E7" w:rsidRDefault="0072142C" w:rsidP="00D508E7">
          <w:pPr>
            <w:pStyle w:val="Sidefod"/>
            <w:rPr>
              <w:lang w:val="da-DK"/>
            </w:rPr>
          </w:pPr>
          <w:r w:rsidRPr="00D508E7">
            <w:rPr>
              <w:lang w:val="da-DK"/>
            </w:rPr>
            <w:t>Version:</w:t>
          </w:r>
        </w:p>
        <w:p w14:paraId="533ECA40" w14:textId="77777777" w:rsidR="0072142C" w:rsidRPr="00D508E7" w:rsidRDefault="0072142C" w:rsidP="00D508E7">
          <w:pPr>
            <w:pStyle w:val="Sidefod"/>
            <w:jc w:val="center"/>
            <w:rPr>
              <w:lang w:val="da-DK"/>
            </w:rPr>
          </w:pPr>
          <w:r>
            <w:rPr>
              <w:lang w:val="da-DK"/>
            </w:rPr>
            <w:t>1.0</w:t>
          </w:r>
        </w:p>
      </w:tc>
      <w:tc>
        <w:tcPr>
          <w:tcW w:w="2039" w:type="dxa"/>
        </w:tcPr>
        <w:p w14:paraId="2AE1E945" w14:textId="77777777" w:rsidR="0072142C" w:rsidRPr="008010B7" w:rsidRDefault="0072142C" w:rsidP="00D508E7">
          <w:pPr>
            <w:pStyle w:val="Sidefod"/>
            <w:rPr>
              <w:lang w:val="da-DK"/>
            </w:rPr>
          </w:pPr>
          <w:r w:rsidRPr="008010B7">
            <w:rPr>
              <w:lang w:val="da-DK"/>
            </w:rPr>
            <w:t>Ikrafttrædelsesdato:</w:t>
          </w:r>
        </w:p>
        <w:p w14:paraId="37BEC4BF" w14:textId="77777777" w:rsidR="0072142C" w:rsidRPr="008010B7" w:rsidRDefault="0072142C" w:rsidP="0058084A">
          <w:pPr>
            <w:pStyle w:val="Sidefod"/>
            <w:jc w:val="center"/>
            <w:rPr>
              <w:lang w:val="da-DK"/>
            </w:rPr>
          </w:pPr>
          <w:r>
            <w:rPr>
              <w:lang w:val="da-DK"/>
            </w:rPr>
            <w:t>dd.mm.åååå</w:t>
          </w:r>
        </w:p>
      </w:tc>
      <w:tc>
        <w:tcPr>
          <w:tcW w:w="2612" w:type="dxa"/>
        </w:tcPr>
        <w:p w14:paraId="2C8EB492" w14:textId="77777777" w:rsidR="0072142C" w:rsidRPr="00D508E7" w:rsidRDefault="0072142C" w:rsidP="00D508E7">
          <w:pPr>
            <w:pStyle w:val="Sidefod"/>
            <w:rPr>
              <w:lang w:val="da-DK"/>
            </w:rPr>
          </w:pPr>
          <w:r w:rsidRPr="00D508E7">
            <w:rPr>
              <w:lang w:val="da-DK"/>
            </w:rPr>
            <w:t>Udarbejdet/Gransket/</w:t>
          </w:r>
          <w:r w:rsidRPr="0058084A">
            <w:rPr>
              <w:color w:val="FF0000"/>
              <w:lang w:val="da-DK"/>
            </w:rPr>
            <w:t>Godkendt</w:t>
          </w:r>
        </w:p>
        <w:p w14:paraId="79B20F11" w14:textId="77777777" w:rsidR="0072142C" w:rsidRPr="00D508E7" w:rsidRDefault="0072142C" w:rsidP="006603DA">
          <w:pPr>
            <w:pStyle w:val="Sidefod"/>
            <w:jc w:val="center"/>
            <w:rPr>
              <w:lang w:val="da-DK"/>
            </w:rPr>
          </w:pPr>
          <w:r>
            <w:rPr>
              <w:lang w:val="da-DK"/>
            </w:rPr>
            <w:t>ETR</w:t>
          </w:r>
          <w:r w:rsidRPr="00D508E7">
            <w:rPr>
              <w:lang w:val="da-DK"/>
            </w:rPr>
            <w:t>/</w:t>
          </w:r>
          <w:r>
            <w:rPr>
              <w:lang w:val="da-DK"/>
            </w:rPr>
            <w:t>NN/</w:t>
          </w:r>
          <w:r w:rsidRPr="00D12186">
            <w:rPr>
              <w:color w:val="FF0000"/>
              <w:lang w:val="da-DK"/>
            </w:rPr>
            <w:t>LKO</w:t>
          </w:r>
        </w:p>
      </w:tc>
      <w:tc>
        <w:tcPr>
          <w:tcW w:w="990" w:type="dxa"/>
        </w:tcPr>
        <w:p w14:paraId="3EF8EAB3" w14:textId="77777777" w:rsidR="0072142C" w:rsidRPr="00D508E7" w:rsidRDefault="0072142C" w:rsidP="00D508E7">
          <w:pPr>
            <w:pStyle w:val="Sidefod"/>
            <w:jc w:val="right"/>
            <w:rPr>
              <w:lang w:val="da-DK"/>
            </w:rPr>
          </w:pPr>
          <w:r w:rsidRPr="00D508E7">
            <w:rPr>
              <w:lang w:val="da-DK"/>
            </w:rPr>
            <w:t xml:space="preserve">Side </w:t>
          </w:r>
          <w:r>
            <w:rPr>
              <w:rStyle w:val="Sidetal"/>
            </w:rPr>
            <w:fldChar w:fldCharType="begin"/>
          </w:r>
          <w:r w:rsidRPr="00D508E7">
            <w:rPr>
              <w:rStyle w:val="Sidetal"/>
              <w:lang w:val="da-DK"/>
            </w:rPr>
            <w:instrText xml:space="preserve"> PAGE </w:instrText>
          </w:r>
          <w:r>
            <w:rPr>
              <w:rStyle w:val="Sidetal"/>
            </w:rPr>
            <w:fldChar w:fldCharType="separate"/>
          </w:r>
          <w:r>
            <w:rPr>
              <w:rStyle w:val="Sidetal"/>
              <w:lang w:val="da-DK"/>
            </w:rPr>
            <w:t>1</w:t>
          </w:r>
          <w:r>
            <w:rPr>
              <w:rStyle w:val="Sidetal"/>
            </w:rPr>
            <w:fldChar w:fldCharType="end"/>
          </w:r>
          <w:r w:rsidRPr="00D508E7">
            <w:rPr>
              <w:rStyle w:val="Sidetal"/>
              <w:lang w:val="da-DK"/>
            </w:rPr>
            <w:t xml:space="preserve"> af </w:t>
          </w:r>
          <w:r>
            <w:rPr>
              <w:rStyle w:val="Sidetal"/>
            </w:rPr>
            <w:fldChar w:fldCharType="begin"/>
          </w:r>
          <w:r w:rsidRPr="00D508E7">
            <w:rPr>
              <w:rStyle w:val="Sidetal"/>
              <w:lang w:val="da-DK"/>
            </w:rPr>
            <w:instrText xml:space="preserve"> NUMPAGES </w:instrText>
          </w:r>
          <w:r>
            <w:rPr>
              <w:rStyle w:val="Sidetal"/>
            </w:rPr>
            <w:fldChar w:fldCharType="separate"/>
          </w:r>
          <w:r w:rsidR="00C7280A">
            <w:rPr>
              <w:rStyle w:val="Sidetal"/>
              <w:lang w:val="da-DK"/>
            </w:rPr>
            <w:t>2</w:t>
          </w:r>
          <w:r>
            <w:rPr>
              <w:rStyle w:val="Sidetal"/>
            </w:rPr>
            <w:fldChar w:fldCharType="end"/>
          </w:r>
        </w:p>
      </w:tc>
    </w:tr>
  </w:tbl>
  <w:p w14:paraId="26576315" w14:textId="77777777" w:rsidR="0072142C" w:rsidRPr="00D508E7" w:rsidRDefault="0072142C" w:rsidP="00D508E7">
    <w:pPr>
      <w:pStyle w:val="Sidefod"/>
      <w:tabs>
        <w:tab w:val="clear" w:pos="4986"/>
        <w:tab w:val="clear" w:pos="9972"/>
        <w:tab w:val="center" w:pos="4819"/>
        <w:tab w:val="right" w:pos="9638"/>
      </w:tabs>
      <w:spacing w:line="240" w:lineRule="auto"/>
      <w:rPr>
        <w:szCs w:val="16"/>
        <w:lang w:val="da-D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B2E63" w14:textId="77777777" w:rsidR="001F4F3E" w:rsidRDefault="001F4F3E">
      <w:r>
        <w:separator/>
      </w:r>
    </w:p>
  </w:footnote>
  <w:footnote w:type="continuationSeparator" w:id="0">
    <w:p w14:paraId="55FCC608" w14:textId="77777777" w:rsidR="001F4F3E" w:rsidRDefault="001F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C0C4F" w14:textId="77777777" w:rsidR="00DA354B" w:rsidRDefault="00DA354B">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D49E8" w14:textId="733832F8" w:rsidR="0072142C" w:rsidRPr="00344D1C" w:rsidRDefault="00D14FF3">
    <w:pPr>
      <w:pStyle w:val="Sidehoved"/>
      <w:rPr>
        <w:sz w:val="24"/>
        <w:szCs w:val="22"/>
      </w:rPr>
    </w:pPr>
    <w:r w:rsidRPr="00344D1C">
      <w:rPr>
        <w:noProof/>
        <w:sz w:val="24"/>
        <w:szCs w:val="22"/>
        <w:lang w:val="en-US"/>
      </w:rPr>
      <w:drawing>
        <wp:anchor distT="0" distB="0" distL="114300" distR="114300" simplePos="0" relativeHeight="251657728" behindDoc="0" locked="0" layoutInCell="1" allowOverlap="1" wp14:anchorId="31D3DBB1" wp14:editId="7E7F92EF">
          <wp:simplePos x="0" y="0"/>
          <wp:positionH relativeFrom="page">
            <wp:posOffset>6085131</wp:posOffset>
          </wp:positionH>
          <wp:positionV relativeFrom="page">
            <wp:posOffset>241625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r w:rsidR="0072142C" w:rsidRPr="00344D1C">
      <w:rPr>
        <w:noProof/>
        <w:sz w:val="24"/>
        <w:szCs w:val="22"/>
        <w:lang w:val="en-US"/>
      </w:rPr>
      <w:drawing>
        <wp:anchor distT="0" distB="0" distL="0" distR="0" simplePos="0" relativeHeight="251655680" behindDoc="0" locked="0" layoutInCell="1" allowOverlap="1" wp14:anchorId="0F4726C8" wp14:editId="74AEFE48">
          <wp:simplePos x="0" y="0"/>
          <wp:positionH relativeFrom="page">
            <wp:posOffset>899795</wp:posOffset>
          </wp:positionH>
          <wp:positionV relativeFrom="page">
            <wp:posOffset>539750</wp:posOffset>
          </wp:positionV>
          <wp:extent cx="316865" cy="274320"/>
          <wp:effectExtent l="0" t="0" r="6985" b="0"/>
          <wp:wrapNone/>
          <wp:docPr id="34" name="logosidetoPrimary_HIDE1" descr="c:\users\etr\appdata\roaming\microsoft\skabeloner\LogoL.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idetoPrimary_HIDE1" descr="c:\users\etr\appdata\roaming\microsoft\skabeloner\LogoL.wm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6865" cy="274320"/>
                  </a:xfrm>
                  <a:prstGeom prst="rect">
                    <a:avLst/>
                  </a:prstGeom>
                  <a:noFill/>
                  <a:ln>
                    <a:noFill/>
                  </a:ln>
                </pic:spPr>
              </pic:pic>
            </a:graphicData>
          </a:graphic>
        </wp:anchor>
      </w:drawing>
    </w:r>
    <w:r w:rsidR="00344D1C" w:rsidRPr="00344D1C">
      <w:rPr>
        <w:sz w:val="24"/>
        <w:szCs w:val="22"/>
      </w:rPr>
      <w:t>Gravetilladelse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F30A1" w14:textId="77777777" w:rsidR="0072142C" w:rsidRPr="00D508E7" w:rsidRDefault="0072142C" w:rsidP="00742785">
    <w:pPr>
      <w:pStyle w:val="Sidehoved"/>
      <w:rPr>
        <w:u w:val="single"/>
      </w:rPr>
    </w:pPr>
    <w:r>
      <w:rPr>
        <w:noProof/>
        <w:u w:val="single"/>
        <w:lang w:val="en-US"/>
      </w:rPr>
      <mc:AlternateContent>
        <mc:Choice Requires="wps">
          <w:drawing>
            <wp:anchor distT="45720" distB="45720" distL="114300" distR="114300" simplePos="0" relativeHeight="251659776" behindDoc="0" locked="0" layoutInCell="1" allowOverlap="1" wp14:anchorId="3E6980F5" wp14:editId="708504B4">
              <wp:simplePos x="0" y="0"/>
              <wp:positionH relativeFrom="margin">
                <wp:posOffset>-91440</wp:posOffset>
              </wp:positionH>
              <wp:positionV relativeFrom="paragraph">
                <wp:posOffset>64770</wp:posOffset>
              </wp:positionV>
              <wp:extent cx="3048000" cy="289560"/>
              <wp:effectExtent l="0" t="0" r="0" b="0"/>
              <wp:wrapSquare wrapText="bothSides"/>
              <wp:docPr id="21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289560"/>
                      </a:xfrm>
                      <a:prstGeom prst="rect">
                        <a:avLst/>
                      </a:prstGeom>
                      <a:solidFill>
                        <a:srgbClr val="FFFFFF"/>
                      </a:solidFill>
                      <a:ln w="9525">
                        <a:noFill/>
                        <a:miter lim="800000"/>
                        <a:headEnd/>
                        <a:tailEnd/>
                      </a:ln>
                    </wps:spPr>
                    <wps:txbx>
                      <w:txbxContent>
                        <w:p w14:paraId="3B0A95DF" w14:textId="77777777" w:rsidR="0072142C" w:rsidRDefault="0072142C">
                          <w:r>
                            <w:rPr>
                              <w:b/>
                              <w:sz w:val="28"/>
                            </w:rPr>
                            <w:t>INSTRUKTION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980F5" id="_x0000_t202" coordsize="21600,21600" o:spt="202" path="m,l,21600r21600,l21600,xe">
              <v:stroke joinstyle="miter"/>
              <v:path gradientshapeok="t" o:connecttype="rect"/>
            </v:shapetype>
            <v:shape id="_x0000_s1027" type="#_x0000_t202" style="position:absolute;margin-left:-7.2pt;margin-top:5.1pt;width:240pt;height:22.8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" stroked="f">
              <v:textbox>
                <w:txbxContent>
                  <w:p w14:paraId="3B0A95DF" w14:textId="77777777" w:rsidR="0072142C" w:rsidRDefault="0072142C">
                    <w:r>
                      <w:rPr>
                        <w:b/>
                        <w:sz w:val="28"/>
                      </w:rPr>
                      <w:t>INSTRUKTION</w:t>
                    </w:r>
                  </w:p>
                </w:txbxContent>
              </v:textbox>
              <w10:wrap type="square" anchorx="margin"/>
            </v:shape>
          </w:pict>
        </mc:Fallback>
      </mc:AlternateContent>
    </w:r>
    <w:r w:rsidRPr="00D508E7">
      <w:rPr>
        <w:noProof/>
        <w:u w:val="single"/>
        <w:lang w:val="en-US"/>
      </w:rPr>
      <w:drawing>
        <wp:anchor distT="0" distB="0" distL="114300" distR="114300" simplePos="0" relativeHeight="251658752" behindDoc="0" locked="0" layoutInCell="1" allowOverlap="1" wp14:anchorId="3A125518" wp14:editId="6C573C2E">
          <wp:simplePos x="0" y="0"/>
          <wp:positionH relativeFrom="page">
            <wp:posOffset>5415280</wp:posOffset>
          </wp:positionH>
          <wp:positionV relativeFrom="page">
            <wp:posOffset>720090</wp:posOffset>
          </wp:positionV>
          <wp:extent cx="1259840" cy="539750"/>
          <wp:effectExtent l="0" t="0" r="0" b="0"/>
          <wp:wrapTopAndBottom/>
          <wp:docPr id="32" name="Billede 3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r w:rsidRPr="00D508E7">
      <w:rPr>
        <w:noProof/>
        <w:u w:val="single"/>
        <w:lang w:val="en-US"/>
      </w:rPr>
      <w:drawing>
        <wp:anchor distT="0" distB="0" distL="114300" distR="114300" simplePos="0" relativeHeight="251656704" behindDoc="1" locked="0" layoutInCell="1" allowOverlap="1" wp14:anchorId="69AC8EF8" wp14:editId="1BF5AD6B">
          <wp:simplePos x="0" y="0"/>
          <wp:positionH relativeFrom="column">
            <wp:posOffset>3886200</wp:posOffset>
          </wp:positionH>
          <wp:positionV relativeFrom="paragraph">
            <wp:posOffset>86995</wp:posOffset>
          </wp:positionV>
          <wp:extent cx="2015490" cy="180340"/>
          <wp:effectExtent l="0" t="0" r="3810" b="0"/>
          <wp:wrapNone/>
          <wp:docPr id="28" name="DocLogoUK" descr="LKB - meeti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LogoUK" descr="LKB - meeting"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5490" cy="1803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9C56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C4E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6E22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3A25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386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3E8A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B652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07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F031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844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041C0"/>
    <w:multiLevelType w:val="hybridMultilevel"/>
    <w:tmpl w:val="25B26D6A"/>
    <w:lvl w:ilvl="0" w:tplc="0406000B">
      <w:start w:val="1"/>
      <w:numFmt w:val="bullet"/>
      <w:lvlText w:val=""/>
      <w:lvlJc w:val="left"/>
      <w:pPr>
        <w:tabs>
          <w:tab w:val="num" w:pos="720"/>
        </w:tabs>
        <w:ind w:left="720" w:hanging="360"/>
      </w:pPr>
      <w:rPr>
        <w:rFonts w:ascii="Wingdings" w:hAnsi="Wingding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15:restartNumberingAfterBreak="0">
    <w:nsid w:val="201E6558"/>
    <w:multiLevelType w:val="hybridMultilevel"/>
    <w:tmpl w:val="3532145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D4D1BC1"/>
    <w:multiLevelType w:val="hybridMultilevel"/>
    <w:tmpl w:val="D310C4A4"/>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3" w15:restartNumberingAfterBreak="0">
    <w:nsid w:val="3D7E50DC"/>
    <w:multiLevelType w:val="hybridMultilevel"/>
    <w:tmpl w:val="932EDEA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31A01D7"/>
    <w:multiLevelType w:val="hybridMultilevel"/>
    <w:tmpl w:val="A4B42FAA"/>
    <w:lvl w:ilvl="0" w:tplc="0406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5" w15:restartNumberingAfterBreak="0">
    <w:nsid w:val="47100624"/>
    <w:multiLevelType w:val="hybridMultilevel"/>
    <w:tmpl w:val="772E8F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38D0800"/>
    <w:multiLevelType w:val="hybridMultilevel"/>
    <w:tmpl w:val="0E1827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73C00F3"/>
    <w:multiLevelType w:val="hybridMultilevel"/>
    <w:tmpl w:val="A712F6D0"/>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8" w15:restartNumberingAfterBreak="0">
    <w:nsid w:val="799813AC"/>
    <w:multiLevelType w:val="hybridMultilevel"/>
    <w:tmpl w:val="B7F24F0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446580684">
    <w:abstractNumId w:val="9"/>
  </w:num>
  <w:num w:numId="2" w16cid:durableId="2119983339">
    <w:abstractNumId w:val="7"/>
  </w:num>
  <w:num w:numId="3" w16cid:durableId="1394498351">
    <w:abstractNumId w:val="6"/>
  </w:num>
  <w:num w:numId="4" w16cid:durableId="1347292829">
    <w:abstractNumId w:val="5"/>
  </w:num>
  <w:num w:numId="5" w16cid:durableId="221647511">
    <w:abstractNumId w:val="4"/>
  </w:num>
  <w:num w:numId="6" w16cid:durableId="138156246">
    <w:abstractNumId w:val="8"/>
  </w:num>
  <w:num w:numId="7" w16cid:durableId="1656181169">
    <w:abstractNumId w:val="3"/>
  </w:num>
  <w:num w:numId="8" w16cid:durableId="1121848611">
    <w:abstractNumId w:val="2"/>
  </w:num>
  <w:num w:numId="9" w16cid:durableId="175660355">
    <w:abstractNumId w:val="1"/>
  </w:num>
  <w:num w:numId="10" w16cid:durableId="1238592908">
    <w:abstractNumId w:val="0"/>
  </w:num>
  <w:num w:numId="11" w16cid:durableId="2140954901">
    <w:abstractNumId w:val="11"/>
  </w:num>
  <w:num w:numId="12" w16cid:durableId="1608853717">
    <w:abstractNumId w:val="14"/>
  </w:num>
  <w:num w:numId="13" w16cid:durableId="653684001">
    <w:abstractNumId w:val="12"/>
  </w:num>
  <w:num w:numId="14" w16cid:durableId="1044333255">
    <w:abstractNumId w:val="13"/>
  </w:num>
  <w:num w:numId="15" w16cid:durableId="2005283014">
    <w:abstractNumId w:val="18"/>
  </w:num>
  <w:num w:numId="16" w16cid:durableId="1253591636">
    <w:abstractNumId w:val="16"/>
  </w:num>
  <w:num w:numId="17" w16cid:durableId="1936933314">
    <w:abstractNumId w:val="15"/>
  </w:num>
  <w:num w:numId="18" w16cid:durableId="17587306">
    <w:abstractNumId w:val="17"/>
  </w:num>
  <w:num w:numId="19" w16cid:durableId="313141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formatting="1" w:enforcement="1" w:cryptProviderType="rsaAES" w:cryptAlgorithmClass="hash" w:cryptAlgorithmType="typeAny" w:cryptAlgorithmSid="14" w:cryptSpinCount="100000" w:hash="H4XEhXPGzTIMDdhpmJRNqAaJfsv5dOPNRjcxRJ6INnkpNqnLrXoH9gYi+9F6VOmv9WUGcy0dyiPk1HkbZtJNLw==" w:salt="oOLabrVCSWr1+PzRpDSa1Q=="/>
  <w:defaultTabStop w:val="720"/>
  <w:autoHyphenation/>
  <w:hyphenationZone w:val="14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1B"/>
    <w:rsid w:val="0000300E"/>
    <w:rsid w:val="000323D7"/>
    <w:rsid w:val="0004229D"/>
    <w:rsid w:val="000438AD"/>
    <w:rsid w:val="0004500F"/>
    <w:rsid w:val="0005067A"/>
    <w:rsid w:val="00053202"/>
    <w:rsid w:val="000624A7"/>
    <w:rsid w:val="000642C9"/>
    <w:rsid w:val="000657FF"/>
    <w:rsid w:val="00071C09"/>
    <w:rsid w:val="00077ED6"/>
    <w:rsid w:val="0009539F"/>
    <w:rsid w:val="000A62CA"/>
    <w:rsid w:val="000C71F4"/>
    <w:rsid w:val="000C7A68"/>
    <w:rsid w:val="000D7D6F"/>
    <w:rsid w:val="000E7E78"/>
    <w:rsid w:val="00114586"/>
    <w:rsid w:val="00115A1D"/>
    <w:rsid w:val="00137777"/>
    <w:rsid w:val="00137D09"/>
    <w:rsid w:val="001475F7"/>
    <w:rsid w:val="00157D65"/>
    <w:rsid w:val="00160500"/>
    <w:rsid w:val="001762EC"/>
    <w:rsid w:val="001763BF"/>
    <w:rsid w:val="00183288"/>
    <w:rsid w:val="00192391"/>
    <w:rsid w:val="00193E4C"/>
    <w:rsid w:val="00195DF7"/>
    <w:rsid w:val="001A399B"/>
    <w:rsid w:val="001A53F6"/>
    <w:rsid w:val="001A5F7E"/>
    <w:rsid w:val="001F4F3E"/>
    <w:rsid w:val="00205268"/>
    <w:rsid w:val="0021364A"/>
    <w:rsid w:val="00216979"/>
    <w:rsid w:val="00227D1E"/>
    <w:rsid w:val="00232D11"/>
    <w:rsid w:val="00240596"/>
    <w:rsid w:val="00262859"/>
    <w:rsid w:val="0026502A"/>
    <w:rsid w:val="00266243"/>
    <w:rsid w:val="0028172B"/>
    <w:rsid w:val="00286C15"/>
    <w:rsid w:val="002A4381"/>
    <w:rsid w:val="002A5EEC"/>
    <w:rsid w:val="002A7F6F"/>
    <w:rsid w:val="002B37DF"/>
    <w:rsid w:val="002B58A5"/>
    <w:rsid w:val="002B7737"/>
    <w:rsid w:val="002D126F"/>
    <w:rsid w:val="002D166C"/>
    <w:rsid w:val="002F59E4"/>
    <w:rsid w:val="003010B2"/>
    <w:rsid w:val="00306932"/>
    <w:rsid w:val="0031206A"/>
    <w:rsid w:val="00314198"/>
    <w:rsid w:val="00320705"/>
    <w:rsid w:val="0033030B"/>
    <w:rsid w:val="00344D1C"/>
    <w:rsid w:val="00346F23"/>
    <w:rsid w:val="00360916"/>
    <w:rsid w:val="00361EC4"/>
    <w:rsid w:val="003850EC"/>
    <w:rsid w:val="003A2760"/>
    <w:rsid w:val="003A5B90"/>
    <w:rsid w:val="003A6000"/>
    <w:rsid w:val="00410DE1"/>
    <w:rsid w:val="00411B7B"/>
    <w:rsid w:val="00421E5C"/>
    <w:rsid w:val="00422700"/>
    <w:rsid w:val="004274D7"/>
    <w:rsid w:val="00432776"/>
    <w:rsid w:val="0043520C"/>
    <w:rsid w:val="00453C66"/>
    <w:rsid w:val="004560F3"/>
    <w:rsid w:val="00460FD6"/>
    <w:rsid w:val="00471404"/>
    <w:rsid w:val="0049617A"/>
    <w:rsid w:val="004A19AE"/>
    <w:rsid w:val="004A1F70"/>
    <w:rsid w:val="004C2895"/>
    <w:rsid w:val="004C5CFA"/>
    <w:rsid w:val="004D0D26"/>
    <w:rsid w:val="004D5F0E"/>
    <w:rsid w:val="004E1C17"/>
    <w:rsid w:val="004E793F"/>
    <w:rsid w:val="004F4ED1"/>
    <w:rsid w:val="004F79BB"/>
    <w:rsid w:val="005169BE"/>
    <w:rsid w:val="00525914"/>
    <w:rsid w:val="00560E46"/>
    <w:rsid w:val="00566222"/>
    <w:rsid w:val="005713FF"/>
    <w:rsid w:val="00573461"/>
    <w:rsid w:val="0058084A"/>
    <w:rsid w:val="00585F57"/>
    <w:rsid w:val="005931EB"/>
    <w:rsid w:val="005A25C7"/>
    <w:rsid w:val="005A3DA4"/>
    <w:rsid w:val="005B5CC6"/>
    <w:rsid w:val="005B7059"/>
    <w:rsid w:val="005B74C2"/>
    <w:rsid w:val="005D1573"/>
    <w:rsid w:val="005E3489"/>
    <w:rsid w:val="005F14CC"/>
    <w:rsid w:val="0060648C"/>
    <w:rsid w:val="0061716E"/>
    <w:rsid w:val="00617314"/>
    <w:rsid w:val="00625E15"/>
    <w:rsid w:val="00645A3E"/>
    <w:rsid w:val="006603DA"/>
    <w:rsid w:val="0066277B"/>
    <w:rsid w:val="00690064"/>
    <w:rsid w:val="00690A7F"/>
    <w:rsid w:val="00696408"/>
    <w:rsid w:val="006C355D"/>
    <w:rsid w:val="006C6B35"/>
    <w:rsid w:val="006D6E13"/>
    <w:rsid w:val="006E15B3"/>
    <w:rsid w:val="006F12D2"/>
    <w:rsid w:val="006F1B83"/>
    <w:rsid w:val="006F6E37"/>
    <w:rsid w:val="006F7735"/>
    <w:rsid w:val="00703605"/>
    <w:rsid w:val="00713358"/>
    <w:rsid w:val="00714C46"/>
    <w:rsid w:val="00716B90"/>
    <w:rsid w:val="0072142C"/>
    <w:rsid w:val="007263A5"/>
    <w:rsid w:val="00742785"/>
    <w:rsid w:val="007571BB"/>
    <w:rsid w:val="0076278F"/>
    <w:rsid w:val="00776821"/>
    <w:rsid w:val="007805BB"/>
    <w:rsid w:val="0078117A"/>
    <w:rsid w:val="00783E7F"/>
    <w:rsid w:val="00786BEF"/>
    <w:rsid w:val="007B0382"/>
    <w:rsid w:val="007C0F0A"/>
    <w:rsid w:val="0081278C"/>
    <w:rsid w:val="00815D6E"/>
    <w:rsid w:val="00816462"/>
    <w:rsid w:val="00822B1F"/>
    <w:rsid w:val="00831F4D"/>
    <w:rsid w:val="008460AE"/>
    <w:rsid w:val="00870347"/>
    <w:rsid w:val="00875F8F"/>
    <w:rsid w:val="00885432"/>
    <w:rsid w:val="00886E10"/>
    <w:rsid w:val="008934EB"/>
    <w:rsid w:val="00893517"/>
    <w:rsid w:val="008B34B1"/>
    <w:rsid w:val="008B6D17"/>
    <w:rsid w:val="008C6A72"/>
    <w:rsid w:val="008D4146"/>
    <w:rsid w:val="008E2F04"/>
    <w:rsid w:val="008E724B"/>
    <w:rsid w:val="008F159B"/>
    <w:rsid w:val="008F5E81"/>
    <w:rsid w:val="008F7AE8"/>
    <w:rsid w:val="0090425C"/>
    <w:rsid w:val="00905510"/>
    <w:rsid w:val="009219A7"/>
    <w:rsid w:val="00924E9D"/>
    <w:rsid w:val="00926C3F"/>
    <w:rsid w:val="0093299B"/>
    <w:rsid w:val="0093628B"/>
    <w:rsid w:val="00936597"/>
    <w:rsid w:val="00944FBD"/>
    <w:rsid w:val="009468EA"/>
    <w:rsid w:val="0095109C"/>
    <w:rsid w:val="00955913"/>
    <w:rsid w:val="00967F31"/>
    <w:rsid w:val="00975B77"/>
    <w:rsid w:val="00977F6B"/>
    <w:rsid w:val="009A1EED"/>
    <w:rsid w:val="009A436F"/>
    <w:rsid w:val="009B046A"/>
    <w:rsid w:val="009C0626"/>
    <w:rsid w:val="009D76C9"/>
    <w:rsid w:val="009D79AE"/>
    <w:rsid w:val="009E6B1F"/>
    <w:rsid w:val="009F5F2F"/>
    <w:rsid w:val="00A00E20"/>
    <w:rsid w:val="00A203F8"/>
    <w:rsid w:val="00A23A82"/>
    <w:rsid w:val="00A27CB8"/>
    <w:rsid w:val="00A34E12"/>
    <w:rsid w:val="00A41317"/>
    <w:rsid w:val="00A6491B"/>
    <w:rsid w:val="00A65BAA"/>
    <w:rsid w:val="00A722EB"/>
    <w:rsid w:val="00A81B20"/>
    <w:rsid w:val="00A86021"/>
    <w:rsid w:val="00A87EF1"/>
    <w:rsid w:val="00A9068B"/>
    <w:rsid w:val="00A92C2B"/>
    <w:rsid w:val="00A97EB0"/>
    <w:rsid w:val="00AB6A82"/>
    <w:rsid w:val="00AC0C7A"/>
    <w:rsid w:val="00AC3669"/>
    <w:rsid w:val="00AC4455"/>
    <w:rsid w:val="00AD195E"/>
    <w:rsid w:val="00AE03EA"/>
    <w:rsid w:val="00AF6A6F"/>
    <w:rsid w:val="00B03ADB"/>
    <w:rsid w:val="00B07BE4"/>
    <w:rsid w:val="00B14E45"/>
    <w:rsid w:val="00B2025F"/>
    <w:rsid w:val="00B260F9"/>
    <w:rsid w:val="00B26A17"/>
    <w:rsid w:val="00B272B1"/>
    <w:rsid w:val="00B30D23"/>
    <w:rsid w:val="00B33028"/>
    <w:rsid w:val="00B436D5"/>
    <w:rsid w:val="00B45095"/>
    <w:rsid w:val="00B45AF0"/>
    <w:rsid w:val="00B45FF1"/>
    <w:rsid w:val="00B51E7A"/>
    <w:rsid w:val="00B52699"/>
    <w:rsid w:val="00B6113B"/>
    <w:rsid w:val="00B64D71"/>
    <w:rsid w:val="00B7288B"/>
    <w:rsid w:val="00B87797"/>
    <w:rsid w:val="00B93141"/>
    <w:rsid w:val="00B9459A"/>
    <w:rsid w:val="00B95FE9"/>
    <w:rsid w:val="00BA511B"/>
    <w:rsid w:val="00BC1741"/>
    <w:rsid w:val="00BC427E"/>
    <w:rsid w:val="00BC48D4"/>
    <w:rsid w:val="00BD3F47"/>
    <w:rsid w:val="00BE43E3"/>
    <w:rsid w:val="00BE46B7"/>
    <w:rsid w:val="00BF22FE"/>
    <w:rsid w:val="00C01E0E"/>
    <w:rsid w:val="00C03EE8"/>
    <w:rsid w:val="00C07EA9"/>
    <w:rsid w:val="00C11335"/>
    <w:rsid w:val="00C16AB5"/>
    <w:rsid w:val="00C17516"/>
    <w:rsid w:val="00C21291"/>
    <w:rsid w:val="00C37439"/>
    <w:rsid w:val="00C4422C"/>
    <w:rsid w:val="00C463DA"/>
    <w:rsid w:val="00C65230"/>
    <w:rsid w:val="00C7280A"/>
    <w:rsid w:val="00C75D5C"/>
    <w:rsid w:val="00C806A2"/>
    <w:rsid w:val="00C80D05"/>
    <w:rsid w:val="00C90D7B"/>
    <w:rsid w:val="00C97F90"/>
    <w:rsid w:val="00CB0497"/>
    <w:rsid w:val="00CC35BD"/>
    <w:rsid w:val="00CC4574"/>
    <w:rsid w:val="00CD160B"/>
    <w:rsid w:val="00D00A84"/>
    <w:rsid w:val="00D0386F"/>
    <w:rsid w:val="00D039F2"/>
    <w:rsid w:val="00D12186"/>
    <w:rsid w:val="00D14FF3"/>
    <w:rsid w:val="00D155A8"/>
    <w:rsid w:val="00D30E3A"/>
    <w:rsid w:val="00D378E7"/>
    <w:rsid w:val="00D4482D"/>
    <w:rsid w:val="00D50532"/>
    <w:rsid w:val="00D508E7"/>
    <w:rsid w:val="00D66919"/>
    <w:rsid w:val="00D814F0"/>
    <w:rsid w:val="00D860D2"/>
    <w:rsid w:val="00D90129"/>
    <w:rsid w:val="00DA14B3"/>
    <w:rsid w:val="00DA354B"/>
    <w:rsid w:val="00DA7D26"/>
    <w:rsid w:val="00DB37EA"/>
    <w:rsid w:val="00DB41F1"/>
    <w:rsid w:val="00DC1114"/>
    <w:rsid w:val="00DC1564"/>
    <w:rsid w:val="00DD35FC"/>
    <w:rsid w:val="00DD51E6"/>
    <w:rsid w:val="00DD66C0"/>
    <w:rsid w:val="00DD77C8"/>
    <w:rsid w:val="00DE29AF"/>
    <w:rsid w:val="00DE44F5"/>
    <w:rsid w:val="00E0310B"/>
    <w:rsid w:val="00E0543B"/>
    <w:rsid w:val="00E05A80"/>
    <w:rsid w:val="00E06DA0"/>
    <w:rsid w:val="00E21B01"/>
    <w:rsid w:val="00E22EEB"/>
    <w:rsid w:val="00E3119A"/>
    <w:rsid w:val="00E7470D"/>
    <w:rsid w:val="00E7523A"/>
    <w:rsid w:val="00E872FB"/>
    <w:rsid w:val="00E90583"/>
    <w:rsid w:val="00E9076D"/>
    <w:rsid w:val="00E91A73"/>
    <w:rsid w:val="00E92888"/>
    <w:rsid w:val="00E9603B"/>
    <w:rsid w:val="00EA5989"/>
    <w:rsid w:val="00EB0C70"/>
    <w:rsid w:val="00EB1750"/>
    <w:rsid w:val="00EB2026"/>
    <w:rsid w:val="00EC143A"/>
    <w:rsid w:val="00EC29EF"/>
    <w:rsid w:val="00EC7DB1"/>
    <w:rsid w:val="00EE10A4"/>
    <w:rsid w:val="00EF1320"/>
    <w:rsid w:val="00F022DD"/>
    <w:rsid w:val="00F12416"/>
    <w:rsid w:val="00F24E4F"/>
    <w:rsid w:val="00F266EC"/>
    <w:rsid w:val="00F33FA0"/>
    <w:rsid w:val="00F43228"/>
    <w:rsid w:val="00F44D5E"/>
    <w:rsid w:val="00F62232"/>
    <w:rsid w:val="00F637C2"/>
    <w:rsid w:val="00F66D01"/>
    <w:rsid w:val="00F72495"/>
    <w:rsid w:val="00F855A7"/>
    <w:rsid w:val="00FA27B2"/>
    <w:rsid w:val="00FA3505"/>
    <w:rsid w:val="00FB04E6"/>
    <w:rsid w:val="00FB4646"/>
    <w:rsid w:val="00FC0D01"/>
    <w:rsid w:val="00FC758F"/>
    <w:rsid w:val="00FD1A23"/>
    <w:rsid w:val="00FD5D99"/>
    <w:rsid w:val="00FD5E5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414EEF0"/>
  <w15:docId w15:val="{4139B6E3-E699-4715-854D-BF78C30D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F4D"/>
    <w:pPr>
      <w:spacing w:line="280" w:lineRule="atLeast"/>
    </w:pPr>
    <w:rPr>
      <w:rFonts w:ascii="Verdana" w:hAnsi="Verdana"/>
      <w:szCs w:val="19"/>
      <w:lang w:eastAsia="en-US"/>
    </w:rPr>
  </w:style>
  <w:style w:type="paragraph" w:styleId="Overskrift1">
    <w:name w:val="heading 1"/>
    <w:basedOn w:val="Normal"/>
    <w:next w:val="Normal"/>
    <w:link w:val="Overskrift1Tegn"/>
    <w:qFormat/>
    <w:rsid w:val="00742785"/>
    <w:pPr>
      <w:keepNext/>
      <w:spacing w:after="280"/>
      <w:outlineLvl w:val="0"/>
    </w:pPr>
    <w:rPr>
      <w:rFonts w:cs="Arial"/>
      <w:b/>
      <w:bCs/>
      <w:kern w:val="32"/>
      <w:sz w:val="21"/>
      <w:szCs w:val="32"/>
    </w:rPr>
  </w:style>
  <w:style w:type="paragraph" w:styleId="Overskrift2">
    <w:name w:val="heading 2"/>
    <w:basedOn w:val="Normal"/>
    <w:next w:val="Normal"/>
    <w:qFormat/>
    <w:rsid w:val="0076278F"/>
    <w:pPr>
      <w:keepNext/>
      <w:outlineLvl w:val="1"/>
    </w:pPr>
    <w:rPr>
      <w:rFonts w:cs="Arial"/>
      <w:b/>
      <w:bCs/>
      <w:iCs/>
      <w:szCs w:val="28"/>
    </w:rPr>
  </w:style>
  <w:style w:type="paragraph" w:styleId="Overskrift3">
    <w:name w:val="heading 3"/>
    <w:basedOn w:val="Overskrift2"/>
    <w:next w:val="Normal"/>
    <w:qFormat/>
    <w:rsid w:val="002B58A5"/>
    <w:pPr>
      <w:outlineLvl w:val="2"/>
    </w:pPr>
    <w:rPr>
      <w:b w:val="0"/>
    </w:rPr>
  </w:style>
  <w:style w:type="paragraph" w:styleId="Overskrift4">
    <w:name w:val="heading 4"/>
    <w:basedOn w:val="Overskrift3"/>
    <w:next w:val="Normal"/>
    <w:qFormat/>
    <w:rsid w:val="00585F57"/>
    <w:pPr>
      <w:outlineLvl w:val="3"/>
    </w:pPr>
  </w:style>
  <w:style w:type="paragraph" w:styleId="Overskrift5">
    <w:name w:val="heading 5"/>
    <w:basedOn w:val="Overskrift4"/>
    <w:next w:val="Normal"/>
    <w:qFormat/>
    <w:rsid w:val="00585F57"/>
    <w:pPr>
      <w:outlineLvl w:val="4"/>
    </w:pPr>
  </w:style>
  <w:style w:type="paragraph" w:styleId="Overskrift6">
    <w:name w:val="heading 6"/>
    <w:basedOn w:val="Overskrift5"/>
    <w:next w:val="Normal"/>
    <w:qFormat/>
    <w:rsid w:val="00585F57"/>
    <w:pPr>
      <w:outlineLvl w:val="5"/>
    </w:pPr>
  </w:style>
  <w:style w:type="paragraph" w:styleId="Overskrift7">
    <w:name w:val="heading 7"/>
    <w:basedOn w:val="Overskrift6"/>
    <w:next w:val="Normal"/>
    <w:qFormat/>
    <w:rsid w:val="00585F57"/>
    <w:pPr>
      <w:outlineLvl w:val="6"/>
    </w:pPr>
  </w:style>
  <w:style w:type="paragraph" w:styleId="Overskrift8">
    <w:name w:val="heading 8"/>
    <w:basedOn w:val="Overskrift7"/>
    <w:next w:val="Normal"/>
    <w:qFormat/>
    <w:rsid w:val="00585F57"/>
    <w:pPr>
      <w:outlineLvl w:val="7"/>
    </w:pPr>
  </w:style>
  <w:style w:type="paragraph" w:styleId="Overskrift9">
    <w:name w:val="heading 9"/>
    <w:basedOn w:val="Overskrift8"/>
    <w:next w:val="Normal"/>
    <w:qFormat/>
    <w:rsid w:val="00585F57"/>
    <w:pPr>
      <w:outlineLvl w:val="8"/>
    </w:p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Template-Lokalbanen">
    <w:name w:val="Template - Lokalbanen"/>
    <w:basedOn w:val="Normal"/>
    <w:next w:val="Normal"/>
    <w:rsid w:val="00205268"/>
    <w:rPr>
      <w:b/>
      <w:sz w:val="14"/>
      <w:szCs w:val="16"/>
      <w:lang w:val="en-US"/>
    </w:rPr>
  </w:style>
  <w:style w:type="table" w:styleId="Tabel-Gitter">
    <w:name w:val="Table Grid"/>
    <w:basedOn w:val="Tabel-Normal"/>
    <w:rsid w:val="00C07EA9"/>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rsid w:val="00C07EA9"/>
    <w:pPr>
      <w:tabs>
        <w:tab w:val="center" w:pos="4986"/>
        <w:tab w:val="right" w:pos="9972"/>
      </w:tabs>
    </w:pPr>
  </w:style>
  <w:style w:type="paragraph" w:styleId="Sidefod">
    <w:name w:val="footer"/>
    <w:basedOn w:val="Normal"/>
    <w:link w:val="SidefodTegn"/>
    <w:rsid w:val="00205268"/>
    <w:pPr>
      <w:tabs>
        <w:tab w:val="center" w:pos="4986"/>
        <w:tab w:val="right" w:pos="9972"/>
      </w:tabs>
      <w:spacing w:line="240" w:lineRule="atLeast"/>
    </w:pPr>
    <w:rPr>
      <w:noProof/>
      <w:sz w:val="14"/>
      <w:lang w:val="en-US"/>
    </w:rPr>
  </w:style>
  <w:style w:type="character" w:styleId="Sidetal">
    <w:name w:val="page number"/>
    <w:basedOn w:val="Standardskrifttypeiafsnit"/>
    <w:rsid w:val="00742785"/>
  </w:style>
  <w:style w:type="character" w:styleId="Hyperlink">
    <w:name w:val="Hyperlink"/>
    <w:rsid w:val="000C7A68"/>
    <w:rPr>
      <w:color w:val="0000FF"/>
      <w:u w:val="single"/>
    </w:rPr>
  </w:style>
  <w:style w:type="paragraph" w:customStyle="1" w:styleId="Template-Afsenderinformation">
    <w:name w:val="Template - Afsender information"/>
    <w:basedOn w:val="Normal"/>
    <w:rsid w:val="00E05A80"/>
    <w:rPr>
      <w:sz w:val="16"/>
    </w:rPr>
  </w:style>
  <w:style w:type="character" w:styleId="Fodnotehenvisning">
    <w:name w:val="footnote reference"/>
    <w:semiHidden/>
    <w:rsid w:val="00585F57"/>
    <w:rPr>
      <w:vertAlign w:val="superscript"/>
    </w:rPr>
  </w:style>
  <w:style w:type="paragraph" w:styleId="Fodnotetekst">
    <w:name w:val="footnote text"/>
    <w:basedOn w:val="Normal"/>
    <w:semiHidden/>
    <w:rsid w:val="00585F57"/>
    <w:rPr>
      <w:sz w:val="16"/>
      <w:szCs w:val="20"/>
    </w:rPr>
  </w:style>
  <w:style w:type="paragraph" w:customStyle="1" w:styleId="Normal-Referatinfo">
    <w:name w:val="Normal - Referat  info"/>
    <w:basedOn w:val="Normal"/>
    <w:rsid w:val="003010B2"/>
    <w:pPr>
      <w:spacing w:line="420" w:lineRule="atLeast"/>
    </w:pPr>
  </w:style>
  <w:style w:type="paragraph" w:customStyle="1" w:styleId="Normal-Kopitil">
    <w:name w:val="Normal - Kopi til"/>
    <w:basedOn w:val="Normal-Referatinfo"/>
    <w:next w:val="Normal"/>
    <w:rsid w:val="003010B2"/>
    <w:rPr>
      <w:sz w:val="15"/>
    </w:rPr>
  </w:style>
  <w:style w:type="paragraph" w:customStyle="1" w:styleId="Normal-Info">
    <w:name w:val="Normal - Info"/>
    <w:basedOn w:val="Normal"/>
    <w:rsid w:val="0076278F"/>
    <w:rPr>
      <w:caps/>
    </w:rPr>
  </w:style>
  <w:style w:type="character" w:customStyle="1" w:styleId="SidefodTegn">
    <w:name w:val="Sidefod Tegn"/>
    <w:link w:val="Sidefod"/>
    <w:rsid w:val="00EB1750"/>
    <w:rPr>
      <w:rFonts w:ascii="Verdana" w:hAnsi="Verdana"/>
      <w:noProof/>
      <w:sz w:val="14"/>
      <w:szCs w:val="19"/>
      <w:lang w:val="en-US" w:eastAsia="en-US"/>
    </w:rPr>
  </w:style>
  <w:style w:type="paragraph" w:styleId="Markeringsbobletekst">
    <w:name w:val="Balloon Text"/>
    <w:basedOn w:val="Normal"/>
    <w:link w:val="MarkeringsbobletekstTegn"/>
    <w:rsid w:val="00B9459A"/>
    <w:pPr>
      <w:spacing w:line="240" w:lineRule="auto"/>
    </w:pPr>
    <w:rPr>
      <w:rFonts w:ascii="Segoe UI" w:hAnsi="Segoe UI" w:cs="Segoe UI"/>
      <w:sz w:val="18"/>
      <w:szCs w:val="18"/>
    </w:rPr>
  </w:style>
  <w:style w:type="character" w:customStyle="1" w:styleId="MarkeringsbobletekstTegn">
    <w:name w:val="Markeringsbobletekst Tegn"/>
    <w:link w:val="Markeringsbobletekst"/>
    <w:rsid w:val="00B9459A"/>
    <w:rPr>
      <w:rFonts w:ascii="Segoe UI" w:hAnsi="Segoe UI" w:cs="Segoe UI"/>
      <w:sz w:val="18"/>
      <w:szCs w:val="18"/>
      <w:lang w:eastAsia="en-US"/>
    </w:rPr>
  </w:style>
  <w:style w:type="character" w:styleId="Kommentarhenvisning">
    <w:name w:val="annotation reference"/>
    <w:basedOn w:val="Standardskrifttypeiafsnit"/>
    <w:uiPriority w:val="99"/>
    <w:unhideWhenUsed/>
    <w:rsid w:val="00831F4D"/>
    <w:rPr>
      <w:sz w:val="16"/>
      <w:szCs w:val="16"/>
    </w:rPr>
  </w:style>
  <w:style w:type="paragraph" w:styleId="Kommentartekst">
    <w:name w:val="annotation text"/>
    <w:basedOn w:val="Normal"/>
    <w:link w:val="KommentartekstTegn"/>
    <w:uiPriority w:val="99"/>
    <w:unhideWhenUsed/>
    <w:rsid w:val="00831F4D"/>
    <w:rPr>
      <w:szCs w:val="20"/>
    </w:rPr>
  </w:style>
  <w:style w:type="character" w:customStyle="1" w:styleId="KommentartekstTegn">
    <w:name w:val="Kommentartekst Tegn"/>
    <w:basedOn w:val="Standardskrifttypeiafsnit"/>
    <w:link w:val="Kommentartekst"/>
    <w:uiPriority w:val="99"/>
    <w:rsid w:val="00831F4D"/>
    <w:rPr>
      <w:rFonts w:ascii="Verdana" w:hAnsi="Verdana"/>
      <w:lang w:eastAsia="en-US"/>
    </w:rPr>
  </w:style>
  <w:style w:type="paragraph" w:styleId="Kommentaremne">
    <w:name w:val="annotation subject"/>
    <w:basedOn w:val="Kommentartekst"/>
    <w:next w:val="Kommentartekst"/>
    <w:link w:val="KommentaremneTegn"/>
    <w:rsid w:val="00D508E7"/>
    <w:pPr>
      <w:spacing w:line="240" w:lineRule="auto"/>
    </w:pPr>
    <w:rPr>
      <w:b/>
      <w:bCs/>
    </w:rPr>
  </w:style>
  <w:style w:type="character" w:customStyle="1" w:styleId="KommentaremneTegn">
    <w:name w:val="Kommentaremne Tegn"/>
    <w:basedOn w:val="KommentartekstTegn"/>
    <w:link w:val="Kommentaremne"/>
    <w:rsid w:val="00D508E7"/>
    <w:rPr>
      <w:rFonts w:ascii="Verdana" w:hAnsi="Verdana"/>
      <w:b/>
      <w:bCs/>
      <w:lang w:eastAsia="en-US"/>
    </w:rPr>
  </w:style>
  <w:style w:type="character" w:styleId="BesgtLink">
    <w:name w:val="FollowedHyperlink"/>
    <w:basedOn w:val="Standardskrifttypeiafsnit"/>
    <w:rsid w:val="00314198"/>
    <w:rPr>
      <w:color w:val="954F72" w:themeColor="followedHyperlink"/>
      <w:u w:val="single"/>
    </w:rPr>
  </w:style>
  <w:style w:type="paragraph" w:styleId="Listeafsnit">
    <w:name w:val="List Paragraph"/>
    <w:basedOn w:val="Normal"/>
    <w:uiPriority w:val="34"/>
    <w:qFormat/>
    <w:rsid w:val="00A97EB0"/>
    <w:pPr>
      <w:ind w:left="720"/>
      <w:contextualSpacing/>
    </w:pPr>
  </w:style>
  <w:style w:type="character" w:customStyle="1" w:styleId="Overskrift1Tegn">
    <w:name w:val="Overskrift 1 Tegn"/>
    <w:basedOn w:val="Standardskrifttypeiafsnit"/>
    <w:link w:val="Overskrift1"/>
    <w:rsid w:val="00BC1741"/>
    <w:rPr>
      <w:rFonts w:ascii="Verdana" w:hAnsi="Verdana" w:cs="Arial"/>
      <w:b/>
      <w:bCs/>
      <w:kern w:val="32"/>
      <w:sz w:val="21"/>
      <w:szCs w:val="32"/>
      <w:lang w:eastAsia="en-US"/>
    </w:rPr>
  </w:style>
  <w:style w:type="paragraph" w:customStyle="1" w:styleId="Default">
    <w:name w:val="Default"/>
    <w:rsid w:val="00E9076D"/>
    <w:pPr>
      <w:autoSpaceDE w:val="0"/>
      <w:autoSpaceDN w:val="0"/>
      <w:adjustRightInd w:val="0"/>
    </w:pPr>
    <w:rPr>
      <w:rFonts w:ascii="Verdana" w:hAnsi="Verdana" w:cs="Verdana"/>
      <w:color w:val="000000"/>
      <w:sz w:val="24"/>
      <w:szCs w:val="24"/>
    </w:rPr>
  </w:style>
  <w:style w:type="character" w:customStyle="1" w:styleId="fontstyle01">
    <w:name w:val="fontstyle01"/>
    <w:basedOn w:val="Standardskrifttypeiafsnit"/>
    <w:rsid w:val="0072142C"/>
    <w:rPr>
      <w:rFonts w:ascii="Calibri" w:hAnsi="Calibri" w:cs="Calibri" w:hint="default"/>
      <w:b w:val="0"/>
      <w:bCs w:val="0"/>
      <w:i w:val="0"/>
      <w:iCs w:val="0"/>
      <w:color w:val="000000"/>
      <w:sz w:val="22"/>
      <w:szCs w:val="22"/>
    </w:rPr>
  </w:style>
  <w:style w:type="paragraph" w:styleId="Korrektur">
    <w:name w:val="Revision"/>
    <w:hidden/>
    <w:uiPriority w:val="99"/>
    <w:semiHidden/>
    <w:rsid w:val="00471404"/>
    <w:rPr>
      <w:rFonts w:ascii="Verdana" w:hAnsi="Verdana"/>
      <w:szCs w:val="19"/>
      <w:lang w:eastAsia="en-US"/>
    </w:rPr>
  </w:style>
  <w:style w:type="paragraph" w:customStyle="1" w:styleId="ReportSubtitle">
    <w:name w:val="ReportSubtitle"/>
    <w:basedOn w:val="Normal"/>
    <w:next w:val="Normal"/>
    <w:qFormat/>
    <w:rsid w:val="00625E15"/>
    <w:rPr>
      <w:color w:val="FFFFFF"/>
      <w:sz w:val="36"/>
      <w:szCs w:val="36"/>
      <w:lang w:eastAsia="da-DK"/>
    </w:rPr>
  </w:style>
  <w:style w:type="paragraph" w:customStyle="1" w:styleId="orangeoverskrift">
    <w:name w:val="orange overskrift"/>
    <w:basedOn w:val="Normal"/>
    <w:autoRedefine/>
    <w:qFormat/>
    <w:rsid w:val="00227D1E"/>
    <w:pPr>
      <w:ind w:left="2608" w:hanging="2608"/>
    </w:pPr>
    <w:rPr>
      <w:color w:val="000000" w:themeColor="text1"/>
      <w:sz w:val="28"/>
      <w:szCs w:val="36"/>
      <w:lang w:eastAsia="da-DK"/>
    </w:rPr>
  </w:style>
  <w:style w:type="paragraph" w:customStyle="1" w:styleId="orangetekst">
    <w:name w:val="orange tekst"/>
    <w:basedOn w:val="Normal"/>
    <w:autoRedefine/>
    <w:qFormat/>
    <w:rsid w:val="00227D1E"/>
    <w:rPr>
      <w:color w:val="000000" w:themeColor="text1"/>
      <w:sz w:val="18"/>
      <w:szCs w:val="22"/>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41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okaltog.dk/erhverv/sikkerhed/faerden-ved-banen/legitimationskor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OL\Downloads\Lokaltog%20-%20Word%20skabelon%20(blanket).dotx"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6" ma:contentTypeDescription="Opret et nyt dokument." ma:contentTypeScope="" ma:versionID="5a0694c2a4552c1a0e73310f98fa7b59">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c006263bfb69dde03353cf9029581b2d"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6B8698-EC48-49BE-8C8A-D3BC740CFFDF}">
  <ds:schemaRefs>
    <ds:schemaRef ds:uri="http://schemas.microsoft.com/sharepoint/v3/contenttype/forms"/>
  </ds:schemaRefs>
</ds:datastoreItem>
</file>

<file path=customXml/itemProps2.xml><?xml version="1.0" encoding="utf-8"?>
<ds:datastoreItem xmlns:ds="http://schemas.openxmlformats.org/officeDocument/2006/customXml" ds:itemID="{2384B998-BE9B-4EA9-8B69-BAD0CD33ACD5}">
  <ds:schemaRefs>
    <ds:schemaRef ds:uri="http://schemas.openxmlformats.org/officeDocument/2006/bibliography"/>
  </ds:schemaRefs>
</ds:datastoreItem>
</file>

<file path=customXml/itemProps3.xml><?xml version="1.0" encoding="utf-8"?>
<ds:datastoreItem xmlns:ds="http://schemas.openxmlformats.org/officeDocument/2006/customXml" ds:itemID="{D9AEF300-A3CE-46BB-ACBB-92D20572D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DA25E-02CB-4333-BC95-468D7A2A52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Lokaltog - Word skabelon (blanket)</Template>
  <TotalTime>65</TotalTime>
  <Pages>4</Pages>
  <Words>696</Words>
  <Characters>4252</Characters>
  <Application>Microsoft Office Word</Application>
  <DocSecurity>8</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[Navn og Adresse]</vt:lpstr>
      <vt:lpstr>[Navn og Adresse]</vt:lpstr>
    </vt:vector>
  </TitlesOfParts>
  <Company>SkabelonDesign ApS</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[Navn og Adresse]</dc:title>
  <dc:creator>Annika W. Olsen</dc:creator>
  <cp:lastModifiedBy>Isabella Munch Sauer</cp:lastModifiedBy>
  <cp:revision>27</cp:revision>
  <cp:lastPrinted>2020-03-05T11:21:00Z</cp:lastPrinted>
  <dcterms:created xsi:type="dcterms:W3CDTF">2024-01-09T14:22:00Z</dcterms:created>
  <dcterms:modified xsi:type="dcterms:W3CDTF">2026-05-22T08:37:00Z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owLogo">
    <vt:lpwstr>Yes</vt:lpwstr>
  </property>
  <property fmtid="{D5CDD505-2E9C-101B-9397-08002B2CF9AE}" pid="3" name="CurrentUser">
    <vt:lpwstr>Standard Profile</vt:lpwstr>
  </property>
  <property fmtid="{D5CDD505-2E9C-101B-9397-08002B2CF9AE}" pid="4" name="Language">
    <vt:lpwstr>Danish</vt:lpwstr>
  </property>
  <property fmtid="{D5CDD505-2E9C-101B-9397-08002B2CF9AE}" pid="5" name="CurrentLogo">
    <vt:lpwstr>Lokalbanen</vt:lpwstr>
  </property>
  <property fmtid="{D5CDD505-2E9C-101B-9397-08002B2CF9AE}" pid="6" name="ContentTypeId">
    <vt:lpwstr>0x0101003970D45B62B55548A6EFC8CC4A7186F6</vt:lpwstr>
  </property>
</Properties>
</file>